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32514" w14:textId="4D57154F" w:rsidR="006E5D65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0D01A7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0D01A7" w:rsidRPr="00A4341C">
        <w:rPr>
          <w:rFonts w:ascii="Corbel" w:hAnsi="Corbel" w:cs="Corbel"/>
          <w:i/>
          <w:iCs/>
        </w:rPr>
        <w:t>UR  nr</w:t>
      </w:r>
      <w:proofErr w:type="gramEnd"/>
      <w:r w:rsidR="000D01A7" w:rsidRPr="00A4341C">
        <w:rPr>
          <w:rFonts w:ascii="Corbel" w:hAnsi="Corbel" w:cs="Corbel"/>
          <w:i/>
          <w:iCs/>
        </w:rPr>
        <w:t xml:space="preserve"> </w:t>
      </w:r>
      <w:r w:rsidR="00E638EC">
        <w:rPr>
          <w:rFonts w:ascii="Corbel" w:hAnsi="Corbel" w:cs="Corbel"/>
          <w:i/>
          <w:iCs/>
        </w:rPr>
        <w:t>61</w:t>
      </w:r>
      <w:r w:rsidR="000D01A7" w:rsidRPr="00A4341C">
        <w:rPr>
          <w:rFonts w:ascii="Corbel" w:hAnsi="Corbel" w:cs="Corbel"/>
          <w:i/>
          <w:iCs/>
        </w:rPr>
        <w:t>/20</w:t>
      </w:r>
      <w:r w:rsidR="000D01A7">
        <w:rPr>
          <w:rFonts w:ascii="Corbel" w:hAnsi="Corbel" w:cs="Corbel"/>
          <w:i/>
          <w:iCs/>
        </w:rPr>
        <w:t>2</w:t>
      </w:r>
      <w:r w:rsidR="00E638EC">
        <w:rPr>
          <w:rFonts w:ascii="Corbel" w:hAnsi="Corbel" w:cs="Corbel"/>
          <w:i/>
          <w:iCs/>
        </w:rPr>
        <w:t>5</w:t>
      </w:r>
    </w:p>
    <w:p w14:paraId="00C447AF" w14:textId="77777777" w:rsidR="000D01A7" w:rsidRPr="00E960BB" w:rsidRDefault="000D01A7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4CF232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96A793" w14:textId="2CC62B62" w:rsidR="0085747A" w:rsidRPr="009C54AE" w:rsidRDefault="0071620A" w:rsidP="2D057E39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2D057E39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2D057E39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7036A5">
        <w:rPr>
          <w:rFonts w:ascii="Corbel" w:hAnsi="Corbel"/>
          <w:i/>
          <w:smallCaps/>
          <w:sz w:val="24"/>
          <w:szCs w:val="24"/>
        </w:rPr>
        <w:t>202</w:t>
      </w:r>
      <w:r w:rsidR="00E638EC">
        <w:rPr>
          <w:rFonts w:ascii="Corbel" w:hAnsi="Corbel"/>
          <w:i/>
          <w:smallCaps/>
          <w:sz w:val="24"/>
          <w:szCs w:val="24"/>
        </w:rPr>
        <w:t>5</w:t>
      </w:r>
      <w:r w:rsidR="007036A5">
        <w:rPr>
          <w:rFonts w:ascii="Corbel" w:hAnsi="Corbel"/>
          <w:i/>
          <w:smallCaps/>
          <w:sz w:val="24"/>
          <w:szCs w:val="24"/>
        </w:rPr>
        <w:t>-202</w:t>
      </w:r>
      <w:r w:rsidR="00E638EC">
        <w:rPr>
          <w:rFonts w:ascii="Corbel" w:hAnsi="Corbel"/>
          <w:i/>
          <w:smallCaps/>
          <w:sz w:val="24"/>
          <w:szCs w:val="24"/>
        </w:rPr>
        <w:t>7</w:t>
      </w:r>
    </w:p>
    <w:p w14:paraId="68A770F7" w14:textId="4A2C5AD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</w:p>
    <w:p w14:paraId="7AA5A745" w14:textId="7787FBF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5C3C2B">
        <w:rPr>
          <w:rFonts w:ascii="Corbel" w:hAnsi="Corbel"/>
          <w:sz w:val="20"/>
          <w:szCs w:val="20"/>
        </w:rPr>
        <w:t xml:space="preserve">                 </w:t>
      </w:r>
      <w:r>
        <w:rPr>
          <w:rFonts w:ascii="Corbel" w:hAnsi="Corbel"/>
          <w:sz w:val="20"/>
          <w:szCs w:val="20"/>
        </w:rPr>
        <w:t xml:space="preserve">Rok akademicki   </w:t>
      </w:r>
      <w:r w:rsidR="00731393">
        <w:rPr>
          <w:rFonts w:ascii="Corbel" w:hAnsi="Corbel"/>
          <w:sz w:val="20"/>
          <w:szCs w:val="20"/>
        </w:rPr>
        <w:t>202</w:t>
      </w:r>
      <w:r w:rsidR="00E638EC">
        <w:rPr>
          <w:rFonts w:ascii="Corbel" w:hAnsi="Corbel"/>
          <w:sz w:val="20"/>
          <w:szCs w:val="20"/>
        </w:rPr>
        <w:t>5</w:t>
      </w:r>
      <w:r w:rsidR="00731393">
        <w:rPr>
          <w:rFonts w:ascii="Corbel" w:hAnsi="Corbel"/>
          <w:sz w:val="20"/>
          <w:szCs w:val="20"/>
        </w:rPr>
        <w:t>/202</w:t>
      </w:r>
      <w:r w:rsidR="00E638EC">
        <w:rPr>
          <w:rFonts w:ascii="Corbel" w:hAnsi="Corbel"/>
          <w:sz w:val="20"/>
          <w:szCs w:val="20"/>
        </w:rPr>
        <w:t>6</w:t>
      </w:r>
    </w:p>
    <w:p w14:paraId="400EF65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0DD74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BB9285C" w14:textId="77777777" w:rsidTr="00E638EC">
        <w:tc>
          <w:tcPr>
            <w:tcW w:w="2694" w:type="dxa"/>
            <w:vAlign w:val="center"/>
          </w:tcPr>
          <w:p w14:paraId="4309816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EB75EB5" w14:textId="3DDF5530" w:rsidR="0085747A" w:rsidRPr="009C54AE" w:rsidRDefault="000615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Zarz</w:t>
            </w:r>
            <w:r w:rsidR="005B55D5">
              <w:rPr>
                <w:rFonts w:ascii="Corbel" w:hAnsi="Corbel"/>
                <w:b w:val="0"/>
                <w:sz w:val="24"/>
                <w:szCs w:val="24"/>
              </w:rPr>
              <w:t>ądzanie projektami</w:t>
            </w:r>
            <w:r w:rsidR="009B2EA9">
              <w:rPr>
                <w:rFonts w:ascii="Corbel" w:hAnsi="Corbel"/>
                <w:b w:val="0"/>
                <w:sz w:val="24"/>
                <w:szCs w:val="24"/>
              </w:rPr>
              <w:t xml:space="preserve"> innowacyjnymi</w:t>
            </w:r>
          </w:p>
        </w:tc>
      </w:tr>
      <w:tr w:rsidR="0085747A" w:rsidRPr="009C54AE" w14:paraId="4DA2414B" w14:textId="77777777" w:rsidTr="00E638EC">
        <w:tc>
          <w:tcPr>
            <w:tcW w:w="2694" w:type="dxa"/>
            <w:vAlign w:val="center"/>
          </w:tcPr>
          <w:p w14:paraId="494E2CC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717F86D" w14:textId="775EFEA6" w:rsidR="0085747A" w:rsidRPr="009C54AE" w:rsidRDefault="009B2E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2EA9">
              <w:rPr>
                <w:rFonts w:ascii="Corbel" w:hAnsi="Corbel"/>
                <w:b w:val="0"/>
                <w:sz w:val="24"/>
                <w:szCs w:val="24"/>
              </w:rPr>
              <w:t>E/II/EP/C-1.3b</w:t>
            </w:r>
          </w:p>
        </w:tc>
      </w:tr>
      <w:tr w:rsidR="00E638EC" w:rsidRPr="009C54AE" w14:paraId="35067029" w14:textId="77777777" w:rsidTr="00E638EC">
        <w:tc>
          <w:tcPr>
            <w:tcW w:w="2694" w:type="dxa"/>
            <w:vAlign w:val="center"/>
          </w:tcPr>
          <w:p w14:paraId="64AFAFF6" w14:textId="77777777" w:rsidR="00E638EC" w:rsidRPr="009C54AE" w:rsidRDefault="00E638EC" w:rsidP="00E638E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2FE68C7" w14:textId="6DD5212E" w:rsidR="00E638EC" w:rsidRPr="009C54AE" w:rsidRDefault="00E638EC" w:rsidP="00E638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638EC" w:rsidRPr="009C54AE" w14:paraId="0B417585" w14:textId="77777777" w:rsidTr="00E638EC">
        <w:tc>
          <w:tcPr>
            <w:tcW w:w="2694" w:type="dxa"/>
            <w:vAlign w:val="center"/>
          </w:tcPr>
          <w:p w14:paraId="5309B4E0" w14:textId="77777777" w:rsidR="00E638EC" w:rsidRPr="009C54AE" w:rsidRDefault="00E638EC" w:rsidP="00E638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66CE95D" w14:textId="151EB76C" w:rsidR="00E638EC" w:rsidRPr="009C54AE" w:rsidRDefault="00E638EC" w:rsidP="00E638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A2E3762" w14:textId="77777777" w:rsidTr="00E638EC">
        <w:tc>
          <w:tcPr>
            <w:tcW w:w="2694" w:type="dxa"/>
            <w:vAlign w:val="center"/>
          </w:tcPr>
          <w:p w14:paraId="694635E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8E9671" w14:textId="5B32FBCE" w:rsidR="0085747A" w:rsidRPr="00D84F19" w:rsidRDefault="0030216C" w:rsidP="54CC04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54CC04DC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  <w:r w:rsidR="005E0C04" w:rsidRPr="54CC04DC">
              <w:rPr>
                <w:rFonts w:ascii="Corbel" w:hAnsi="Corbel"/>
                <w:b w:val="0"/>
                <w:color w:val="auto"/>
                <w:sz w:val="24"/>
                <w:szCs w:val="24"/>
              </w:rPr>
              <w:t>konomia</w:t>
            </w:r>
          </w:p>
        </w:tc>
      </w:tr>
      <w:tr w:rsidR="0085747A" w:rsidRPr="009C54AE" w14:paraId="23ADE415" w14:textId="77777777" w:rsidTr="00E638EC">
        <w:tc>
          <w:tcPr>
            <w:tcW w:w="2694" w:type="dxa"/>
            <w:vAlign w:val="center"/>
          </w:tcPr>
          <w:p w14:paraId="2A0F654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BACEA86" w14:textId="77777777" w:rsidR="0085747A" w:rsidRPr="009C54AE" w:rsidRDefault="00543F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52234">
              <w:rPr>
                <w:rFonts w:ascii="Corbel" w:hAnsi="Corbel"/>
                <w:b w:val="0"/>
                <w:sz w:val="24"/>
                <w:szCs w:val="24"/>
              </w:rPr>
              <w:t xml:space="preserve">tudia II stopnia </w:t>
            </w:r>
          </w:p>
        </w:tc>
      </w:tr>
      <w:tr w:rsidR="0085747A" w:rsidRPr="009C54AE" w14:paraId="429DD48A" w14:textId="77777777" w:rsidTr="00E638EC">
        <w:tc>
          <w:tcPr>
            <w:tcW w:w="2694" w:type="dxa"/>
            <w:vAlign w:val="center"/>
          </w:tcPr>
          <w:p w14:paraId="6113C5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8AEC73" w14:textId="77777777" w:rsidR="0085747A" w:rsidRPr="009C54AE" w:rsidRDefault="00543F3F" w:rsidP="001B2D3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1CDFFB99" w14:textId="77777777" w:rsidTr="00E638EC">
        <w:tc>
          <w:tcPr>
            <w:tcW w:w="2694" w:type="dxa"/>
            <w:vAlign w:val="center"/>
          </w:tcPr>
          <w:p w14:paraId="3BEF87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F1BE9A9" w14:textId="60EDABBF" w:rsidR="0085747A" w:rsidRPr="009C54AE" w:rsidRDefault="00920B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52234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65129096" w14:textId="77777777" w:rsidTr="00E638EC">
        <w:tc>
          <w:tcPr>
            <w:tcW w:w="2694" w:type="dxa"/>
            <w:vAlign w:val="center"/>
          </w:tcPr>
          <w:p w14:paraId="57C3D22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E621D81" w14:textId="10EF0D56" w:rsidR="0085747A" w:rsidRPr="009C54AE" w:rsidRDefault="005B55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B2EA9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B2EA9">
              <w:rPr>
                <w:rFonts w:ascii="Corbel" w:hAnsi="Corbel"/>
                <w:b w:val="0"/>
                <w:sz w:val="24"/>
                <w:szCs w:val="24"/>
              </w:rPr>
              <w:t>4</w:t>
            </w:r>
            <w:r w:rsidR="00543F3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0ECFE846" w14:textId="77777777" w:rsidTr="00E638EC">
        <w:tc>
          <w:tcPr>
            <w:tcW w:w="2694" w:type="dxa"/>
            <w:vAlign w:val="center"/>
          </w:tcPr>
          <w:p w14:paraId="1441C99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DEC247" w14:textId="1F4477E2" w:rsidR="0085747A" w:rsidRPr="009C54AE" w:rsidRDefault="005B55D5" w:rsidP="008D5D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55D5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A825C0" w:rsidRPr="005B55D5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281D6833" w14:textId="77777777" w:rsidTr="00E638EC">
        <w:tc>
          <w:tcPr>
            <w:tcW w:w="2694" w:type="dxa"/>
            <w:vAlign w:val="center"/>
          </w:tcPr>
          <w:p w14:paraId="590E8E0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6BC97C" w14:textId="77777777" w:rsidR="00923D7D" w:rsidRPr="009C54AE" w:rsidRDefault="00543F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52234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46E1F767" w14:textId="77777777" w:rsidTr="00E638EC">
        <w:tc>
          <w:tcPr>
            <w:tcW w:w="2694" w:type="dxa"/>
            <w:vAlign w:val="center"/>
          </w:tcPr>
          <w:p w14:paraId="0B3331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5F79A29" w14:textId="35F32088" w:rsidR="0085747A" w:rsidRPr="009C54AE" w:rsidRDefault="00FF2E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61589">
              <w:rPr>
                <w:rFonts w:ascii="Corbel" w:hAnsi="Corbel"/>
                <w:b w:val="0"/>
                <w:sz w:val="24"/>
                <w:szCs w:val="24"/>
              </w:rPr>
              <w:t xml:space="preserve">Ewa Kubejko-Polańska </w:t>
            </w:r>
          </w:p>
        </w:tc>
      </w:tr>
      <w:tr w:rsidR="0085747A" w:rsidRPr="009C54AE" w14:paraId="1D25B152" w14:textId="77777777" w:rsidTr="00E638EC">
        <w:tc>
          <w:tcPr>
            <w:tcW w:w="2694" w:type="dxa"/>
            <w:vAlign w:val="center"/>
          </w:tcPr>
          <w:p w14:paraId="65DD027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B42CC0" w14:textId="124220F1" w:rsidR="0085747A" w:rsidRPr="009C54AE" w:rsidRDefault="00FF2E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61589">
              <w:rPr>
                <w:rFonts w:ascii="Corbel" w:hAnsi="Corbel"/>
                <w:b w:val="0"/>
                <w:sz w:val="24"/>
                <w:szCs w:val="24"/>
              </w:rPr>
              <w:t xml:space="preserve">Ewa Kubejko-Polańska </w:t>
            </w:r>
          </w:p>
        </w:tc>
      </w:tr>
    </w:tbl>
    <w:p w14:paraId="4A105C0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0A725B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75F185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360F2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197CD61" w14:textId="77777777" w:rsidTr="0065223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6E6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66B6AB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CD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DA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BD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E73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92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0F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ED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2FE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83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112B240" w14:textId="77777777" w:rsidTr="00543F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BA0F" w14:textId="4C612E5C" w:rsidR="00015B8F" w:rsidRPr="009C54AE" w:rsidRDefault="009B2EA9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B7A6" w14:textId="4C57C84E" w:rsidR="00015B8F" w:rsidRPr="009C54AE" w:rsidRDefault="00920B01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5237" w14:textId="0F97B3D1" w:rsidR="00015B8F" w:rsidRPr="009C54AE" w:rsidRDefault="00920B01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EBF0" w14:textId="77777777" w:rsidR="00015B8F" w:rsidRPr="009C54AE" w:rsidRDefault="00015B8F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1581" w14:textId="77777777" w:rsidR="00015B8F" w:rsidRPr="009C54AE" w:rsidRDefault="00015B8F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BBFF" w14:textId="77777777" w:rsidR="00015B8F" w:rsidRPr="009C54AE" w:rsidRDefault="00015B8F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0013" w14:textId="77777777" w:rsidR="00015B8F" w:rsidRPr="009C54AE" w:rsidRDefault="00015B8F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BBF6" w14:textId="77777777" w:rsidR="00015B8F" w:rsidRPr="009C54AE" w:rsidRDefault="00015B8F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84CA" w14:textId="77777777" w:rsidR="00015B8F" w:rsidRPr="009C54AE" w:rsidRDefault="00015B8F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0A9B" w14:textId="2EE6E7B5" w:rsidR="00015B8F" w:rsidRPr="009C54AE" w:rsidRDefault="006C40D4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54D283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C0C1C6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AA2FC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6F88E88" w14:textId="77777777" w:rsidR="0085747A" w:rsidRPr="009C54AE" w:rsidRDefault="001B2D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880E72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2F89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EC62269" w14:textId="18B0E0CB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="00C64D50">
        <w:rPr>
          <w:rFonts w:ascii="Corbel" w:hAnsi="Corbel"/>
          <w:b w:val="0"/>
          <w:smallCaps w:val="0"/>
          <w:szCs w:val="24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2223050A" w14:textId="7394D5DA" w:rsidR="009C54AE" w:rsidRPr="009B2EA9" w:rsidRDefault="009B2EA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B2EA9">
        <w:rPr>
          <w:rFonts w:ascii="Corbel" w:hAnsi="Corbel"/>
          <w:b w:val="0"/>
          <w:smallCaps w:val="0"/>
          <w:szCs w:val="24"/>
        </w:rPr>
        <w:t>Egzamin</w:t>
      </w:r>
    </w:p>
    <w:p w14:paraId="348523E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BE410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28D739" w14:textId="77777777" w:rsidTr="00745302">
        <w:tc>
          <w:tcPr>
            <w:tcW w:w="9670" w:type="dxa"/>
          </w:tcPr>
          <w:p w14:paraId="07D0D481" w14:textId="77777777" w:rsidR="001B2D38" w:rsidRPr="004A184C" w:rsidRDefault="001B2D38" w:rsidP="001B2D3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powinien:</w:t>
            </w:r>
          </w:p>
          <w:p w14:paraId="1FBE72FD" w14:textId="534DB5F8" w:rsidR="003E5D83" w:rsidRDefault="00F3035F" w:rsidP="006321E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r w:rsidR="0055430A" w:rsidRPr="00554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znać i rozumieć ekonomiczne uwarunkowania </w:t>
            </w:r>
            <w:r w:rsidR="003E5D83"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życia publicznego i społecznego;</w:t>
            </w:r>
          </w:p>
          <w:p w14:paraId="0B9484AC" w14:textId="12636128" w:rsidR="0055430A" w:rsidRPr="0055430A" w:rsidRDefault="003E5D83" w:rsidP="006321E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- dysponować ogólną wiedzą z zakresu przedsiębiorczości oraz </w:t>
            </w:r>
            <w:r w:rsidR="00AE21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uwarunkowań </w:t>
            </w:r>
            <w:r w:rsidR="001267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rozwoju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usług rynkowych i nierynkowych</w:t>
            </w:r>
            <w:r w:rsidR="00AE21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17B56678" w14:textId="62D1B7B9" w:rsidR="0085747A" w:rsidRPr="009C54AE" w:rsidRDefault="0055430A" w:rsidP="006321E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4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posiadać umiejętność przygotowania prac pisemnych oraz wystąpień ustnych z wykorzystaniem technik multimedialnych dotyczących problemów ekonomicznych i społecznych.</w:t>
            </w:r>
          </w:p>
        </w:tc>
      </w:tr>
    </w:tbl>
    <w:p w14:paraId="2AD5601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D3A5D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08E53B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2E842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6916D0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C1DE3EE" w14:textId="77777777" w:rsidTr="00394B49">
        <w:tc>
          <w:tcPr>
            <w:tcW w:w="843" w:type="dxa"/>
            <w:vAlign w:val="center"/>
          </w:tcPr>
          <w:p w14:paraId="441014E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7FEFC32" w14:textId="09CEA204" w:rsidR="0085747A" w:rsidRPr="009C54AE" w:rsidRDefault="006321E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21E7">
              <w:rPr>
                <w:rFonts w:ascii="Corbel" w:hAnsi="Corbel"/>
                <w:b w:val="0"/>
                <w:sz w:val="24"/>
                <w:szCs w:val="24"/>
              </w:rPr>
              <w:t xml:space="preserve">Zapoznanie studentów </w:t>
            </w:r>
            <w:r w:rsidR="00B15671">
              <w:rPr>
                <w:rFonts w:ascii="Corbel" w:hAnsi="Corbel"/>
                <w:b w:val="0"/>
                <w:sz w:val="24"/>
                <w:szCs w:val="24"/>
              </w:rPr>
              <w:t xml:space="preserve">metodologią zarządzania projektami oraz </w:t>
            </w:r>
            <w:r w:rsidRPr="006321E7">
              <w:rPr>
                <w:rFonts w:ascii="Corbel" w:hAnsi="Corbel"/>
                <w:b w:val="0"/>
                <w:sz w:val="24"/>
                <w:szCs w:val="24"/>
              </w:rPr>
              <w:t xml:space="preserve">z możliwościami </w:t>
            </w:r>
            <w:r>
              <w:rPr>
                <w:rFonts w:ascii="Corbel" w:hAnsi="Corbel"/>
                <w:b w:val="0"/>
                <w:sz w:val="24"/>
                <w:szCs w:val="24"/>
              </w:rPr>
              <w:t>inicjowania, organizowania i realizowania</w:t>
            </w:r>
            <w:r w:rsidRPr="006321E7">
              <w:rPr>
                <w:rFonts w:ascii="Corbel" w:hAnsi="Corbel"/>
                <w:b w:val="0"/>
                <w:sz w:val="24"/>
                <w:szCs w:val="24"/>
              </w:rPr>
              <w:t xml:space="preserve"> innowacyjnych projekt</w:t>
            </w:r>
            <w:r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6E188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6321E7">
              <w:rPr>
                <w:rFonts w:ascii="Corbel" w:hAnsi="Corbel"/>
                <w:b w:val="0"/>
                <w:sz w:val="24"/>
                <w:szCs w:val="24"/>
              </w:rPr>
              <w:t xml:space="preserve">służących </w:t>
            </w:r>
            <w:r w:rsidR="006E1884">
              <w:rPr>
                <w:rFonts w:ascii="Corbel" w:hAnsi="Corbel"/>
                <w:b w:val="0"/>
                <w:sz w:val="24"/>
                <w:szCs w:val="24"/>
              </w:rPr>
              <w:t xml:space="preserve">rozwojowi społeczno-gospodarczemu. </w:t>
            </w:r>
          </w:p>
        </w:tc>
      </w:tr>
      <w:tr w:rsidR="0085747A" w:rsidRPr="009C54AE" w14:paraId="296F5C31" w14:textId="77777777" w:rsidTr="00394B49">
        <w:tc>
          <w:tcPr>
            <w:tcW w:w="843" w:type="dxa"/>
            <w:vAlign w:val="center"/>
          </w:tcPr>
          <w:p w14:paraId="5D770325" w14:textId="04E28422" w:rsidR="0085747A" w:rsidRPr="009C54AE" w:rsidRDefault="001B2D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E1884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39C08306" w14:textId="51893DD4" w:rsidR="0085747A" w:rsidRPr="009C54AE" w:rsidRDefault="006321E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21E7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wykorzystywania wiedzy o </w:t>
            </w:r>
            <w:r w:rsidR="006E1884">
              <w:rPr>
                <w:rFonts w:ascii="Corbel" w:hAnsi="Corbel"/>
                <w:b w:val="0"/>
                <w:sz w:val="24"/>
                <w:szCs w:val="24"/>
              </w:rPr>
              <w:t xml:space="preserve">zarządzaniu projektami </w:t>
            </w:r>
            <w:r w:rsidRPr="006321E7">
              <w:rPr>
                <w:rFonts w:ascii="Corbel" w:hAnsi="Corbel"/>
                <w:b w:val="0"/>
                <w:sz w:val="24"/>
                <w:szCs w:val="24"/>
              </w:rPr>
              <w:t>na rzecz rozwoju przedsiębiorczości oraz indywidualnej kariery zawodowej.</w:t>
            </w:r>
          </w:p>
        </w:tc>
      </w:tr>
      <w:tr w:rsidR="001B2D38" w:rsidRPr="009C54AE" w14:paraId="7A0674AF" w14:textId="77777777" w:rsidTr="00394B49">
        <w:tc>
          <w:tcPr>
            <w:tcW w:w="843" w:type="dxa"/>
            <w:vAlign w:val="center"/>
          </w:tcPr>
          <w:p w14:paraId="30308391" w14:textId="1FA8F57F" w:rsidR="001B2D38" w:rsidRDefault="001B2D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E188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50341B41" w14:textId="779160A4" w:rsidR="001B2D38" w:rsidRPr="000C459D" w:rsidRDefault="00394B49" w:rsidP="001B2D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4B49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inicjowania interdyscyplinarnej współpracy w projektach </w:t>
            </w:r>
            <w:r w:rsidR="006E1884">
              <w:rPr>
                <w:rFonts w:ascii="Corbel" w:hAnsi="Corbel"/>
                <w:b w:val="0"/>
                <w:sz w:val="24"/>
                <w:szCs w:val="24"/>
              </w:rPr>
              <w:t>społecznych i biznesowych</w:t>
            </w:r>
            <w:r w:rsidRPr="00394B49">
              <w:rPr>
                <w:rFonts w:ascii="Corbel" w:hAnsi="Corbel"/>
                <w:b w:val="0"/>
                <w:sz w:val="24"/>
                <w:szCs w:val="24"/>
              </w:rPr>
              <w:t xml:space="preserve"> z wykorzystaniem metodologii z zakresu zarzadzania projektami</w:t>
            </w:r>
            <w:r w:rsidR="006E1884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394B49" w:rsidRPr="000C459D" w14:paraId="0B897E58" w14:textId="77777777" w:rsidTr="00394B49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3BFF" w14:textId="0F724AA7" w:rsidR="00394B49" w:rsidRDefault="00394B49" w:rsidP="00781F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E1884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913D" w14:textId="11C19589" w:rsidR="00394B49" w:rsidRPr="000C459D" w:rsidRDefault="00394B49" w:rsidP="00781F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4B49">
              <w:rPr>
                <w:rFonts w:ascii="Corbel" w:hAnsi="Corbel"/>
                <w:b w:val="0"/>
                <w:sz w:val="24"/>
                <w:szCs w:val="24"/>
              </w:rPr>
              <w:t>Poszerzanie kompetencji społecznych studentów poprzez nawiązanie nowych kontaktów w społecznościach lokalnych oraz bezpośrednią współpracę z instytucjami, organizacjami oraz podmiotami gospodarczymi sektora usług rynkowych i nierynkowych.</w:t>
            </w:r>
          </w:p>
        </w:tc>
      </w:tr>
    </w:tbl>
    <w:p w14:paraId="64B7693D" w14:textId="7CA71AED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1C0F28E" w14:textId="5226002F" w:rsidR="00F3035F" w:rsidRDefault="00F3035F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6E1F9AC" w14:textId="77777777" w:rsidR="00F3035F" w:rsidRPr="009C54AE" w:rsidRDefault="00F3035F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B4D392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C97626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390D0E" w:rsidRPr="009C54AE" w14:paraId="604F58B7" w14:textId="77777777" w:rsidTr="00BD5CC3">
        <w:tc>
          <w:tcPr>
            <w:tcW w:w="1679" w:type="dxa"/>
            <w:vAlign w:val="center"/>
          </w:tcPr>
          <w:p w14:paraId="26A677A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5B49665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9E8BAB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90D0E" w:rsidRPr="009C54AE" w14:paraId="2CD4323F" w14:textId="77777777" w:rsidTr="00BD5CC3">
        <w:tc>
          <w:tcPr>
            <w:tcW w:w="1679" w:type="dxa"/>
          </w:tcPr>
          <w:p w14:paraId="5F0B4FB4" w14:textId="77777777" w:rsidR="0085747A" w:rsidRPr="009C54AE" w:rsidRDefault="001B2D38" w:rsidP="001B2D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</w:tcPr>
          <w:p w14:paraId="4FFD8375" w14:textId="40A36349" w:rsidR="0085747A" w:rsidRPr="001B2D38" w:rsidRDefault="0031757B" w:rsidP="00402248">
            <w:pPr>
              <w:pStyle w:val="TableParagraph"/>
              <w:spacing w:line="254" w:lineRule="auto"/>
              <w:rPr>
                <w:color w:val="000000"/>
                <w:lang w:eastAsia="pl-PL"/>
              </w:rPr>
            </w:pPr>
            <w:r w:rsidRPr="00876C44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zna</w:t>
            </w:r>
            <w:r w:rsidR="00F146D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A713C2" w:rsidRPr="00876C4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nowoczesne trendy </w:t>
            </w:r>
            <w:r w:rsidR="00F146DE">
              <w:rPr>
                <w:rFonts w:ascii="Corbel" w:eastAsia="Times New Roman" w:hAnsi="Corbel"/>
                <w:sz w:val="24"/>
                <w:szCs w:val="24"/>
                <w:lang w:eastAsia="pl-PL"/>
              </w:rPr>
              <w:t>i stosuje</w:t>
            </w:r>
            <w:r w:rsidRPr="00876C4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metodologię</w:t>
            </w:r>
            <w:r w:rsidRPr="00876C4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 obszarze zarządzania projektam</w:t>
            </w:r>
            <w:r w:rsidR="00A41602">
              <w:rPr>
                <w:rFonts w:ascii="Corbel" w:eastAsia="Times New Roman" w:hAnsi="Corbel"/>
                <w:sz w:val="24"/>
                <w:szCs w:val="24"/>
                <w:lang w:eastAsia="pl-PL"/>
              </w:rPr>
              <w:t>i</w:t>
            </w:r>
            <w:r w:rsidR="004022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865" w:type="dxa"/>
          </w:tcPr>
          <w:p w14:paraId="4BA8FBE4" w14:textId="231447C1" w:rsidR="0085747A" w:rsidRPr="009C54AE" w:rsidRDefault="00A416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602">
              <w:rPr>
                <w:rFonts w:ascii="Corbel" w:hAnsi="Corbel"/>
                <w:b w:val="0"/>
                <w:smallCaps w:val="0"/>
                <w:szCs w:val="24"/>
              </w:rPr>
              <w:t xml:space="preserve">K_W01, K_W06 </w:t>
            </w:r>
          </w:p>
        </w:tc>
      </w:tr>
      <w:tr w:rsidR="00390D0E" w:rsidRPr="009C54AE" w14:paraId="6F4C4E4A" w14:textId="77777777" w:rsidTr="00BD5CC3">
        <w:tc>
          <w:tcPr>
            <w:tcW w:w="1679" w:type="dxa"/>
          </w:tcPr>
          <w:p w14:paraId="63985B4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66F18136" w14:textId="5EE7F99E" w:rsidR="00402248" w:rsidRPr="00402248" w:rsidRDefault="0031757B" w:rsidP="0040224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76C44">
              <w:rPr>
                <w:rFonts w:ascii="Corbel" w:hAnsi="Corbel"/>
                <w:sz w:val="24"/>
                <w:szCs w:val="24"/>
              </w:rPr>
              <w:t>Student posiada umiejętność kreatywnego poszukiwania innowacyjnych rozwiązań w gospodarce</w:t>
            </w:r>
            <w:r w:rsidR="00402248">
              <w:rPr>
                <w:rFonts w:ascii="Corbel" w:hAnsi="Corbel"/>
                <w:sz w:val="24"/>
                <w:szCs w:val="24"/>
              </w:rPr>
              <w:t xml:space="preserve"> stosując zwinne metodyki zarządzania projektami. </w:t>
            </w:r>
          </w:p>
        </w:tc>
        <w:tc>
          <w:tcPr>
            <w:tcW w:w="1865" w:type="dxa"/>
          </w:tcPr>
          <w:p w14:paraId="59F6E216" w14:textId="0D879353" w:rsidR="0085747A" w:rsidRPr="009C54AE" w:rsidRDefault="00A416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602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  <w:r w:rsidR="00402248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402248" w:rsidRPr="00A41602">
              <w:rPr>
                <w:rFonts w:ascii="Corbel" w:hAnsi="Corbel"/>
                <w:b w:val="0"/>
                <w:smallCaps w:val="0"/>
                <w:szCs w:val="24"/>
              </w:rPr>
              <w:t xml:space="preserve"> K_U06</w:t>
            </w:r>
          </w:p>
        </w:tc>
      </w:tr>
      <w:tr w:rsidR="00390D0E" w:rsidRPr="009C54AE" w14:paraId="75EBE6D9" w14:textId="77777777" w:rsidTr="00BD5CC3">
        <w:tc>
          <w:tcPr>
            <w:tcW w:w="1679" w:type="dxa"/>
          </w:tcPr>
          <w:p w14:paraId="5D646717" w14:textId="77777777" w:rsidR="0085747A" w:rsidRPr="009C54AE" w:rsidRDefault="00390D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6FD3C115" w14:textId="6BBAB096" w:rsidR="0085747A" w:rsidRPr="00390D0E" w:rsidRDefault="00BD5CC3" w:rsidP="00390D0E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potrafi </w:t>
            </w:r>
            <w:r w:rsidRPr="00876C44">
              <w:rPr>
                <w:rFonts w:ascii="Corbel" w:hAnsi="Corbel"/>
                <w:sz w:val="24"/>
                <w:szCs w:val="24"/>
              </w:rPr>
              <w:t xml:space="preserve">współdziałać w grupie w ramach prac zespołowych i </w:t>
            </w:r>
            <w:r>
              <w:rPr>
                <w:rFonts w:ascii="Corbel" w:hAnsi="Corbel"/>
                <w:sz w:val="24"/>
                <w:szCs w:val="24"/>
              </w:rPr>
              <w:t>kierować pracą zespołu przygotowującego projekt</w:t>
            </w:r>
            <w:r w:rsidR="00750911">
              <w:rPr>
                <w:rFonts w:ascii="Corbel" w:hAnsi="Corbel"/>
                <w:sz w:val="24"/>
                <w:szCs w:val="24"/>
              </w:rPr>
              <w:t xml:space="preserve"> społeczny lub gospodarczy.</w:t>
            </w:r>
          </w:p>
        </w:tc>
        <w:tc>
          <w:tcPr>
            <w:tcW w:w="1865" w:type="dxa"/>
          </w:tcPr>
          <w:p w14:paraId="29A339C4" w14:textId="5ACBB6F0" w:rsidR="0085747A" w:rsidRPr="009C54AE" w:rsidRDefault="004022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A41602" w:rsidRPr="00A41602">
              <w:rPr>
                <w:rFonts w:ascii="Corbel" w:hAnsi="Corbel"/>
                <w:b w:val="0"/>
                <w:smallCaps w:val="0"/>
                <w:szCs w:val="24"/>
              </w:rPr>
              <w:t xml:space="preserve">_U11 </w:t>
            </w:r>
          </w:p>
        </w:tc>
      </w:tr>
      <w:tr w:rsidR="00390D0E" w:rsidRPr="009C54AE" w14:paraId="01D702E9" w14:textId="77777777" w:rsidTr="00BD5CC3">
        <w:tc>
          <w:tcPr>
            <w:tcW w:w="1679" w:type="dxa"/>
          </w:tcPr>
          <w:p w14:paraId="7603FA15" w14:textId="77777777" w:rsidR="00390D0E" w:rsidRPr="009C54AE" w:rsidRDefault="00390D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119DDD29" w14:textId="25E53FA6" w:rsidR="00390D0E" w:rsidRDefault="00BD5CC3" w:rsidP="00C94B96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sz w:val="24"/>
                <w:szCs w:val="24"/>
              </w:rPr>
              <w:t>Student jest gotów do inspirowania i realizacji działań na rzecz środowiska społecznego poprzez realizację innowacyjnych projektów</w:t>
            </w:r>
            <w:r w:rsidR="00750911">
              <w:rPr>
                <w:rFonts w:ascii="Corbel" w:hAnsi="Corbel"/>
                <w:sz w:val="24"/>
                <w:szCs w:val="24"/>
              </w:rPr>
              <w:t xml:space="preserve"> </w:t>
            </w:r>
            <w:r w:rsidR="00750911" w:rsidRPr="00750911">
              <w:rPr>
                <w:rFonts w:ascii="Corbel" w:hAnsi="Corbel"/>
                <w:sz w:val="24"/>
                <w:szCs w:val="24"/>
              </w:rPr>
              <w:t>gospodarczych i społecznych</w:t>
            </w:r>
            <w:r w:rsidR="00750911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703A262A" w14:textId="4FF4FDAF" w:rsidR="00390D0E" w:rsidRDefault="00A416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602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BD5CC3" w14:paraId="77115A1E" w14:textId="77777777" w:rsidTr="00BD5CC3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1C25" w14:textId="77EDAB81" w:rsidR="00BD5CC3" w:rsidRPr="009C54AE" w:rsidRDefault="00BD5CC3" w:rsidP="00781F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A609" w14:textId="3F85C814" w:rsidR="00BD5CC3" w:rsidRPr="00BD5CC3" w:rsidRDefault="00BD5CC3" w:rsidP="00781F2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posiada świadomość konieczności współuczestniczenia w tworzeniu działań na rzecz poprawy jakości życia mieszkańców miast </w:t>
            </w:r>
            <w:r w:rsidR="00750911">
              <w:rPr>
                <w:rFonts w:ascii="Corbel" w:hAnsi="Corbel"/>
                <w:sz w:val="24"/>
                <w:szCs w:val="24"/>
              </w:rPr>
              <w:t xml:space="preserve">i regionów </w:t>
            </w:r>
            <w:r>
              <w:rPr>
                <w:rFonts w:ascii="Corbel" w:hAnsi="Corbel"/>
                <w:sz w:val="24"/>
                <w:szCs w:val="24"/>
              </w:rPr>
              <w:t xml:space="preserve">oraz rozwoju </w:t>
            </w:r>
            <w:r w:rsidR="001F2047">
              <w:rPr>
                <w:rFonts w:ascii="Corbel" w:hAnsi="Corbel"/>
                <w:sz w:val="24"/>
                <w:szCs w:val="24"/>
              </w:rPr>
              <w:t xml:space="preserve">przedsiębiorczości.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8500" w14:textId="7613C538" w:rsidR="00BD5CC3" w:rsidRDefault="00750911" w:rsidP="00781F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602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30975C9E" w14:textId="4BAF6379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87E7EF" w14:textId="77777777" w:rsidR="0031757B" w:rsidRPr="009C54AE" w:rsidRDefault="0031757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C8E72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B5988A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4DC70A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C00A36" w14:textId="77777777" w:rsidTr="00EE00E3">
        <w:tc>
          <w:tcPr>
            <w:tcW w:w="9520" w:type="dxa"/>
          </w:tcPr>
          <w:p w14:paraId="77DB2FA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E00E3" w:rsidRPr="009C54AE" w14:paraId="7EACCC8E" w14:textId="77777777" w:rsidTr="00EE00E3">
        <w:tc>
          <w:tcPr>
            <w:tcW w:w="9520" w:type="dxa"/>
          </w:tcPr>
          <w:p w14:paraId="18548CDE" w14:textId="5C67EAF8" w:rsidR="00EE00E3" w:rsidRPr="009C54AE" w:rsidRDefault="00571E46" w:rsidP="00571E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zarządzania projektami</w:t>
            </w:r>
            <w:r w:rsidRPr="00571E4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71E46" w:rsidRPr="009C54AE" w14:paraId="24420039" w14:textId="77777777" w:rsidTr="00571E4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1B37" w14:textId="63B61C48" w:rsidR="00571E46" w:rsidRPr="009C54AE" w:rsidRDefault="0065176C" w:rsidP="00EF0B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571E46">
              <w:rPr>
                <w:rFonts w:ascii="Corbel" w:hAnsi="Corbel"/>
                <w:sz w:val="24"/>
                <w:szCs w:val="24"/>
              </w:rPr>
              <w:t>oncepcje zarządzania projektami</w:t>
            </w:r>
          </w:p>
        </w:tc>
      </w:tr>
      <w:tr w:rsidR="00571E46" w:rsidRPr="009C54AE" w14:paraId="4CE80AB1" w14:textId="77777777" w:rsidTr="00571E4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4C1F" w14:textId="22F69B5E" w:rsidR="00571E46" w:rsidRPr="009C54AE" w:rsidRDefault="0065176C" w:rsidP="00571E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Metodyki klasyczne i zwinne</w:t>
            </w:r>
          </w:p>
        </w:tc>
      </w:tr>
      <w:tr w:rsidR="00571E46" w:rsidRPr="009C54AE" w14:paraId="783D703B" w14:textId="77777777" w:rsidTr="00571E4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0270" w14:textId="3F79320D" w:rsidR="00571E46" w:rsidRPr="009C54AE" w:rsidRDefault="0065176C" w:rsidP="00571E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Innowatorzy i interesariusze w projektach społecznych i gospodarczych</w:t>
            </w:r>
          </w:p>
        </w:tc>
      </w:tr>
      <w:tr w:rsidR="00571E46" w:rsidRPr="009C54AE" w14:paraId="016766EF" w14:textId="77777777" w:rsidTr="00571E4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76DA" w14:textId="0434EF8D" w:rsidR="00571E46" w:rsidRPr="009C54AE" w:rsidRDefault="0065176C" w:rsidP="00571E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Kierowanie zespołem projektowym</w:t>
            </w:r>
          </w:p>
        </w:tc>
      </w:tr>
      <w:tr w:rsidR="0065176C" w:rsidRPr="009C54AE" w14:paraId="3B237642" w14:textId="77777777" w:rsidTr="00571E4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9B37" w14:textId="75606E6C" w:rsidR="0065176C" w:rsidRPr="009C54AE" w:rsidRDefault="0065176C" w:rsidP="006517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projektami biznesowymi, społecznymi i publicznymi</w:t>
            </w:r>
          </w:p>
        </w:tc>
      </w:tr>
      <w:tr w:rsidR="0065176C" w:rsidRPr="009C54AE" w14:paraId="769E132F" w14:textId="77777777" w:rsidTr="00571E4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8EF" w14:textId="10242598" w:rsidR="0065176C" w:rsidRPr="009C54AE" w:rsidRDefault="0065176C" w:rsidP="006517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i odpowiedzialność społeczna w zarządzaniu projektami</w:t>
            </w:r>
          </w:p>
        </w:tc>
      </w:tr>
    </w:tbl>
    <w:p w14:paraId="2725B12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C09CBC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EDA99D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85E3BB0" w14:textId="77777777" w:rsidTr="008F5781">
        <w:tc>
          <w:tcPr>
            <w:tcW w:w="9520" w:type="dxa"/>
          </w:tcPr>
          <w:p w14:paraId="334D526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49C5E42" w14:textId="77777777" w:rsidTr="008F5781">
        <w:tc>
          <w:tcPr>
            <w:tcW w:w="9520" w:type="dxa"/>
          </w:tcPr>
          <w:p w14:paraId="1224B0B9" w14:textId="70171A90" w:rsidR="0085747A" w:rsidRPr="009C54AE" w:rsidRDefault="00571E4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Narzędzia informatyczne wspomagające zarządzanie projektami</w:t>
            </w:r>
          </w:p>
        </w:tc>
      </w:tr>
      <w:tr w:rsidR="00EE7EFB" w:rsidRPr="009C54AE" w14:paraId="0E107508" w14:textId="77777777" w:rsidTr="00781F2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8B57" w14:textId="6540A434" w:rsidR="00EE7EFB" w:rsidRPr="009C54AE" w:rsidRDefault="00563037" w:rsidP="00781F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1E46">
              <w:rPr>
                <w:rFonts w:ascii="Corbel" w:hAnsi="Corbel"/>
                <w:sz w:val="24"/>
                <w:szCs w:val="24"/>
              </w:rPr>
              <w:t>Definiowanie zakresu projektu</w:t>
            </w:r>
          </w:p>
        </w:tc>
      </w:tr>
      <w:tr w:rsidR="00571E46" w:rsidRPr="009C54AE" w14:paraId="7AA77722" w14:textId="77777777" w:rsidTr="00781F2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6117" w14:textId="7806035A" w:rsidR="00571E46" w:rsidRPr="009C54AE" w:rsidRDefault="0065176C" w:rsidP="00571E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Pr="0065176C">
              <w:rPr>
                <w:rFonts w:ascii="Corbel" w:hAnsi="Corbel"/>
                <w:sz w:val="24"/>
                <w:szCs w:val="24"/>
              </w:rPr>
              <w:t>naliza interesariuszy</w:t>
            </w:r>
          </w:p>
        </w:tc>
      </w:tr>
      <w:tr w:rsidR="00571E46" w:rsidRPr="009C54AE" w14:paraId="59AD7F8E" w14:textId="77777777" w:rsidTr="00781F2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5402" w14:textId="0FD7D633" w:rsidR="00571E46" w:rsidRPr="009C54AE" w:rsidRDefault="0065176C" w:rsidP="00571E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1E46">
              <w:rPr>
                <w:rFonts w:ascii="Corbel" w:hAnsi="Corbel"/>
                <w:sz w:val="24"/>
                <w:szCs w:val="24"/>
              </w:rPr>
              <w:t>Zarządzanie konfliktami</w:t>
            </w:r>
            <w:r>
              <w:rPr>
                <w:rFonts w:ascii="Corbel" w:hAnsi="Corbel"/>
                <w:sz w:val="24"/>
                <w:szCs w:val="24"/>
              </w:rPr>
              <w:t>, z</w:t>
            </w:r>
            <w:r w:rsidRPr="00571E46">
              <w:rPr>
                <w:rFonts w:ascii="Corbel" w:hAnsi="Corbel"/>
                <w:sz w:val="24"/>
                <w:szCs w:val="24"/>
              </w:rPr>
              <w:t>arządzanie czase</w:t>
            </w:r>
            <w:r>
              <w:rPr>
                <w:rFonts w:ascii="Corbel" w:hAnsi="Corbel"/>
                <w:sz w:val="24"/>
                <w:szCs w:val="24"/>
              </w:rPr>
              <w:t>m, z</w:t>
            </w:r>
            <w:r w:rsidRPr="00571E46">
              <w:rPr>
                <w:rFonts w:ascii="Corbel" w:hAnsi="Corbel"/>
                <w:sz w:val="24"/>
                <w:szCs w:val="24"/>
              </w:rPr>
              <w:t>arządzanie ryzykiem</w:t>
            </w:r>
          </w:p>
        </w:tc>
      </w:tr>
      <w:tr w:rsidR="00571E46" w:rsidRPr="009C54AE" w14:paraId="4DD80D51" w14:textId="77777777" w:rsidTr="008F5781">
        <w:tc>
          <w:tcPr>
            <w:tcW w:w="9520" w:type="dxa"/>
          </w:tcPr>
          <w:p w14:paraId="13235747" w14:textId="27ABA2AF" w:rsidR="00571E46" w:rsidRPr="009C54AE" w:rsidRDefault="0065176C" w:rsidP="006517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1E46">
              <w:rPr>
                <w:rFonts w:ascii="Corbel" w:hAnsi="Corbel"/>
                <w:sz w:val="24"/>
                <w:szCs w:val="24"/>
              </w:rPr>
              <w:t>Budżetowanie i controlling</w:t>
            </w:r>
          </w:p>
        </w:tc>
      </w:tr>
      <w:tr w:rsidR="00571E46" w:rsidRPr="009C54AE" w14:paraId="78096672" w14:textId="77777777" w:rsidTr="00DF1290">
        <w:tc>
          <w:tcPr>
            <w:tcW w:w="9520" w:type="dxa"/>
          </w:tcPr>
          <w:p w14:paraId="11CCC760" w14:textId="613C2599" w:rsidR="00571E46" w:rsidRPr="009C54AE" w:rsidRDefault="0065176C" w:rsidP="00571E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176C">
              <w:rPr>
                <w:rFonts w:ascii="Corbel" w:hAnsi="Corbel"/>
                <w:sz w:val="24"/>
                <w:szCs w:val="24"/>
              </w:rPr>
              <w:t>Zarządzanie zmianą</w:t>
            </w:r>
          </w:p>
        </w:tc>
      </w:tr>
      <w:tr w:rsidR="0065176C" w:rsidRPr="009C54AE" w14:paraId="53EBCC68" w14:textId="77777777" w:rsidTr="008F578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9C74" w14:textId="17FB312D" w:rsidR="0065176C" w:rsidRPr="009C54AE" w:rsidRDefault="0065176C" w:rsidP="006517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176C">
              <w:rPr>
                <w:rFonts w:ascii="Corbel" w:hAnsi="Corbel"/>
                <w:sz w:val="24"/>
                <w:szCs w:val="24"/>
              </w:rPr>
              <w:t>Zarządzanie jakością</w:t>
            </w:r>
          </w:p>
        </w:tc>
      </w:tr>
      <w:tr w:rsidR="0065176C" w:rsidRPr="009C54AE" w14:paraId="2B97B63E" w14:textId="77777777" w:rsidTr="00EE7EF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E98D" w14:textId="083F496A" w:rsidR="0065176C" w:rsidRPr="009C54AE" w:rsidRDefault="0065176C" w:rsidP="006517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1E46">
              <w:rPr>
                <w:rFonts w:ascii="Corbel" w:hAnsi="Corbel"/>
                <w:sz w:val="24"/>
                <w:szCs w:val="24"/>
              </w:rPr>
              <w:t>Analiza wykonalności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71E46">
              <w:rPr>
                <w:rFonts w:ascii="Corbel" w:hAnsi="Corbel"/>
                <w:sz w:val="24"/>
                <w:szCs w:val="24"/>
              </w:rPr>
              <w:t>Ocena efektywności</w:t>
            </w:r>
          </w:p>
        </w:tc>
      </w:tr>
    </w:tbl>
    <w:p w14:paraId="7483C40C" w14:textId="084BF67F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3C0BAD" w14:textId="77777777" w:rsidR="008F5781" w:rsidRPr="009C54AE" w:rsidRDefault="008F578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05089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2D057E39">
        <w:rPr>
          <w:rFonts w:ascii="Corbel" w:hAnsi="Corbel"/>
          <w:smallCaps w:val="0"/>
        </w:rPr>
        <w:t>3.4 Metody dydaktyczne</w:t>
      </w:r>
      <w:r w:rsidRPr="2D057E39">
        <w:rPr>
          <w:rFonts w:ascii="Corbel" w:hAnsi="Corbel"/>
          <w:b w:val="0"/>
          <w:smallCaps w:val="0"/>
        </w:rPr>
        <w:t xml:space="preserve"> </w:t>
      </w:r>
    </w:p>
    <w:p w14:paraId="1EAEC4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A2B348" w14:textId="77777777" w:rsidR="00EE00E3" w:rsidRPr="00783F37" w:rsidRDefault="00EE00E3" w:rsidP="00EE00E3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>
        <w:rPr>
          <w:rFonts w:ascii="Corbel" w:hAnsi="Corbel"/>
          <w:b/>
          <w:bCs/>
          <w:color w:val="000000"/>
          <w:sz w:val="24"/>
          <w:szCs w:val="24"/>
          <w:lang w:eastAsia="pl-PL"/>
        </w:rPr>
        <w:t>M</w:t>
      </w:r>
      <w:r w:rsidRPr="00783F37">
        <w:rPr>
          <w:rFonts w:ascii="Corbel" w:hAnsi="Corbel"/>
          <w:b/>
          <w:bCs/>
          <w:color w:val="000000"/>
          <w:sz w:val="24"/>
          <w:szCs w:val="24"/>
          <w:lang w:eastAsia="pl-PL"/>
        </w:rPr>
        <w:t xml:space="preserve">etody dydaktyczne: </w:t>
      </w:r>
    </w:p>
    <w:p w14:paraId="481F2F05" w14:textId="7FF5C118" w:rsidR="00C53DF4" w:rsidRDefault="00C53DF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Wykłady: Wykład z prezentacją multimedialną.</w:t>
      </w:r>
    </w:p>
    <w:p w14:paraId="43AFBA78" w14:textId="751D4BE7" w:rsidR="00E960BB" w:rsidRDefault="006A775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tekstów z dyskusją, metoda projektów (projekt grupowy), praca w grupach (dyskusja moderowana).</w:t>
      </w:r>
    </w:p>
    <w:p w14:paraId="4791674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341F4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A9FE23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B7585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EC5BA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0F670BD" w14:textId="77777777" w:rsidTr="006A775B">
        <w:tc>
          <w:tcPr>
            <w:tcW w:w="1962" w:type="dxa"/>
            <w:vAlign w:val="center"/>
          </w:tcPr>
          <w:p w14:paraId="5293B4F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791D1C8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02990A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59FADA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9D524E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4277669" w14:textId="77777777" w:rsidTr="006A775B">
        <w:tc>
          <w:tcPr>
            <w:tcW w:w="1962" w:type="dxa"/>
          </w:tcPr>
          <w:p w14:paraId="794FD7ED" w14:textId="22E8F7DA" w:rsidR="0085747A" w:rsidRPr="009C54AE" w:rsidRDefault="003F198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20C932F2" w14:textId="48D5BFD7" w:rsidR="006F0690" w:rsidRDefault="006F0690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-egzamin</w:t>
            </w:r>
          </w:p>
          <w:p w14:paraId="5146B7CE" w14:textId="63647AD5" w:rsidR="006A775B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projekt</w:t>
            </w:r>
          </w:p>
          <w:p w14:paraId="00F991A5" w14:textId="06A2DDE5" w:rsidR="006A775B" w:rsidRPr="004639E4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0D544D9B" w14:textId="01550870" w:rsidR="0085747A" w:rsidRPr="00EE00E3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7631EB94" w14:textId="5C1A3655" w:rsidR="0085747A" w:rsidRPr="009C54AE" w:rsidRDefault="006F0690" w:rsidP="00543F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Wykład, </w:t>
            </w:r>
            <w:r w:rsidR="003A52C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5747A" w:rsidRPr="009C54AE" w14:paraId="6318BB27" w14:textId="77777777" w:rsidTr="006A775B">
        <w:tc>
          <w:tcPr>
            <w:tcW w:w="1962" w:type="dxa"/>
          </w:tcPr>
          <w:p w14:paraId="28F69ED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6778E01" w14:textId="7059C9DC" w:rsidR="006F0690" w:rsidRDefault="006F0690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egzamin</w:t>
            </w:r>
          </w:p>
          <w:p w14:paraId="7E78571F" w14:textId="74A34413" w:rsidR="006A775B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projekt</w:t>
            </w:r>
          </w:p>
          <w:p w14:paraId="0DD94C36" w14:textId="1A72815D" w:rsidR="006A775B" w:rsidRPr="004639E4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6317FD65" w14:textId="644D7A59" w:rsidR="00EE00E3" w:rsidRPr="00EE00E3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2A60EAB4" w14:textId="328C0093" w:rsidR="0085747A" w:rsidRPr="009C54AE" w:rsidRDefault="006F0690" w:rsidP="00543F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 xml:space="preserve">Wykład, ćwiczenia </w:t>
            </w:r>
          </w:p>
        </w:tc>
      </w:tr>
      <w:tr w:rsidR="00EE00E3" w:rsidRPr="009C54AE" w14:paraId="01F19543" w14:textId="77777777" w:rsidTr="006A775B">
        <w:tc>
          <w:tcPr>
            <w:tcW w:w="1962" w:type="dxa"/>
          </w:tcPr>
          <w:p w14:paraId="46D0B71C" w14:textId="77777777" w:rsidR="00EE00E3" w:rsidRPr="009C54AE" w:rsidRDefault="00EE00E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38804B1C" w14:textId="77777777" w:rsidR="006A775B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projekt</w:t>
            </w:r>
          </w:p>
          <w:p w14:paraId="2CCE51C2" w14:textId="77777777" w:rsidR="006A775B" w:rsidRPr="004639E4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4FA05C74" w14:textId="02233820" w:rsidR="00EE00E3" w:rsidRPr="00EE00E3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5607BD2F" w14:textId="739837FC" w:rsidR="00EE00E3" w:rsidRPr="009C54AE" w:rsidRDefault="003A52C9" w:rsidP="00543F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E00E3" w:rsidRPr="009C54AE" w14:paraId="64BFC17B" w14:textId="77777777" w:rsidTr="006A775B">
        <w:tc>
          <w:tcPr>
            <w:tcW w:w="1962" w:type="dxa"/>
          </w:tcPr>
          <w:p w14:paraId="2BF7CF02" w14:textId="77777777" w:rsidR="00EE00E3" w:rsidRPr="009C54AE" w:rsidRDefault="00EE00E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1C2CE364" w14:textId="77777777" w:rsidR="006A775B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projekt</w:t>
            </w:r>
          </w:p>
          <w:p w14:paraId="011C3CEA" w14:textId="77777777" w:rsidR="006A775B" w:rsidRPr="004639E4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15E73B33" w14:textId="33598F5C" w:rsidR="00EE00E3" w:rsidRPr="00EE00E3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62D6C7E7" w14:textId="3020CF4A" w:rsidR="00EE00E3" w:rsidRPr="009C54AE" w:rsidRDefault="003A52C9" w:rsidP="00543F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6A775B" w:rsidRPr="009C54AE" w14:paraId="2B1846FE" w14:textId="77777777" w:rsidTr="006A775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D3B" w14:textId="13ABE006" w:rsidR="006A775B" w:rsidRPr="009C54AE" w:rsidRDefault="006A775B" w:rsidP="00781F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8AA" w14:textId="77777777" w:rsidR="006A775B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projekt</w:t>
            </w:r>
          </w:p>
          <w:p w14:paraId="09366161" w14:textId="77777777" w:rsidR="006A775B" w:rsidRPr="004639E4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57063B53" w14:textId="06427722" w:rsidR="006A775B" w:rsidRPr="00EE00E3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D684" w14:textId="7474DD59" w:rsidR="006A775B" w:rsidRPr="009C54AE" w:rsidRDefault="003A52C9" w:rsidP="00781F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2B6E805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3EA90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3E845F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8FB4932" w14:textId="77777777" w:rsidTr="006F0690">
        <w:tc>
          <w:tcPr>
            <w:tcW w:w="9520" w:type="dxa"/>
          </w:tcPr>
          <w:p w14:paraId="67F2323E" w14:textId="77777777" w:rsidR="006F0690" w:rsidRDefault="006F0690" w:rsidP="001011A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Egzamin: Test pisemny składający się z pytań otwartych i zamkniętych. </w:t>
            </w:r>
          </w:p>
          <w:p w14:paraId="1FC6884D" w14:textId="0888174A" w:rsidR="006F0690" w:rsidRDefault="006F0690" w:rsidP="001011A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Oceny:</w:t>
            </w:r>
          </w:p>
          <w:p w14:paraId="2673898D" w14:textId="69674889" w:rsidR="006F0690" w:rsidRDefault="006F0690" w:rsidP="006F06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0-50% - 2,0</w:t>
            </w:r>
          </w:p>
          <w:p w14:paraId="3CF5BE52" w14:textId="138297C1" w:rsidR="006F0690" w:rsidRDefault="006F0690" w:rsidP="006F06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- 3,0</w:t>
            </w:r>
          </w:p>
          <w:p w14:paraId="14049365" w14:textId="59C574BD" w:rsidR="006F0690" w:rsidRDefault="006F0690" w:rsidP="006F06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- 3,5</w:t>
            </w:r>
          </w:p>
          <w:p w14:paraId="071C6E66" w14:textId="61F1564B" w:rsidR="006F0690" w:rsidRDefault="006F0690" w:rsidP="006F06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- 4,0</w:t>
            </w:r>
          </w:p>
          <w:p w14:paraId="02885A7C" w14:textId="1DD615AD" w:rsidR="006F0690" w:rsidRDefault="006F0690" w:rsidP="006F06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- 4,5</w:t>
            </w:r>
          </w:p>
          <w:p w14:paraId="390A5C13" w14:textId="26707AE3" w:rsidR="006F0690" w:rsidRDefault="006F0690" w:rsidP="006F06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91-100% - 5,0</w:t>
            </w:r>
          </w:p>
          <w:p w14:paraId="63803B91" w14:textId="3FFEC2F8" w:rsidR="001011AF" w:rsidRPr="004409B2" w:rsidRDefault="001011AF" w:rsidP="001011A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09B2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</w:t>
            </w:r>
          </w:p>
          <w:p w14:paraId="497A1C17" w14:textId="77777777" w:rsidR="001011AF" w:rsidRDefault="001011AF" w:rsidP="001011A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ćwiczeń jest:</w:t>
            </w:r>
          </w:p>
          <w:p w14:paraId="6C948634" w14:textId="7B7BF34D" w:rsidR="001011AF" w:rsidRDefault="001011AF" w:rsidP="001011AF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otrzymanie pozytywnej oceny z projektu (przygotowanie</w:t>
            </w:r>
            <w:r w:rsidR="000D0942">
              <w:rPr>
                <w:rFonts w:ascii="Corbel" w:hAnsi="Corbel"/>
                <w:b w:val="0"/>
                <w:smallCaps w:val="0"/>
                <w:szCs w:val="24"/>
              </w:rPr>
              <w:t xml:space="preserve"> pełnej koncepcji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oryginalnego, grupowego projektu zgodnie z metodologią zarządzania projektami),</w:t>
            </w:r>
          </w:p>
          <w:p w14:paraId="18ED6FA8" w14:textId="5D31B945" w:rsidR="001011AF" w:rsidRDefault="001011AF" w:rsidP="001011AF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otrzymanie pozytywnej oceny za zaprezentowanie założeń projektu (indywidualne wystąpienie na forum grupy ćwiczeniowej). </w:t>
            </w:r>
          </w:p>
          <w:p w14:paraId="67E12FC2" w14:textId="77777777" w:rsidR="001011AF" w:rsidRDefault="001011AF" w:rsidP="001011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F21A5D" w14:textId="77777777" w:rsidR="001011AF" w:rsidRDefault="001011AF" w:rsidP="001011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FC53F6">
              <w:rPr>
                <w:rFonts w:ascii="Corbel" w:hAnsi="Corbel"/>
                <w:b w:val="0"/>
                <w:smallCaps w:val="0"/>
                <w:szCs w:val="24"/>
              </w:rPr>
              <w:t>inimum niezbędne do zaliczenia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ćwiczeń oraz waga ocen na ćwiczeniach:</w:t>
            </w:r>
          </w:p>
          <w:p w14:paraId="16EA496A" w14:textId="51350F15" w:rsidR="001011AF" w:rsidRDefault="001011AF" w:rsidP="001011AF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Ocena merytoryczna projektu (waga </w:t>
            </w:r>
            <w:r w:rsidR="006F0690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 – minimum 3.0 za przedłożony projekt.</w:t>
            </w:r>
          </w:p>
          <w:p w14:paraId="350F2300" w14:textId="72DCD0B9" w:rsidR="001011AF" w:rsidRDefault="001011AF" w:rsidP="001011AF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Ocena sposobu i formy przedstawienia opracowania oraz doboru grupy interesariuszy projektu (waga </w:t>
            </w:r>
            <w:r w:rsidR="006F0690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 – minimum 3.0 za zaprezentowanie założeń opracowanego projektu.</w:t>
            </w:r>
          </w:p>
          <w:p w14:paraId="20BE9962" w14:textId="77777777" w:rsidR="001011AF" w:rsidRDefault="001011AF" w:rsidP="001011AF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Oceny cząstkowe z pracy indywidualnej oraz grupowej na zajęciach oraz z aktywności w dyskusjach (waga 1). </w:t>
            </w:r>
          </w:p>
          <w:p w14:paraId="00D00FD0" w14:textId="4B0F0B09" w:rsidR="0085747A" w:rsidRPr="009C54AE" w:rsidRDefault="001011AF" w:rsidP="001011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Dodatkowo rekomendowane zrealizowanie części lub całości projektu w warunkach rzeczywistych (waga 3). Z uwagi na ograniczone możliwości czasowe i organizacyjne nie jest to obowiązkowe kryterium na zaliczenie przedmiotu.</w:t>
            </w:r>
          </w:p>
        </w:tc>
      </w:tr>
    </w:tbl>
    <w:p w14:paraId="6B33EA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BA951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DF67A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0C85074" w14:textId="77777777" w:rsidTr="003E1941">
        <w:tc>
          <w:tcPr>
            <w:tcW w:w="4962" w:type="dxa"/>
            <w:vAlign w:val="center"/>
          </w:tcPr>
          <w:p w14:paraId="63B6529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48B585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6876CB2" w14:textId="77777777" w:rsidTr="00923D7D">
        <w:tc>
          <w:tcPr>
            <w:tcW w:w="4962" w:type="dxa"/>
          </w:tcPr>
          <w:p w14:paraId="2FC345FD" w14:textId="21D198DE" w:rsidR="0085747A" w:rsidRPr="009C54AE" w:rsidRDefault="00C61DC5" w:rsidP="000D01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160B833" w14:textId="4C236836" w:rsidR="0085747A" w:rsidRPr="009C54AE" w:rsidRDefault="00920B01" w:rsidP="00543F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0DD8A79B" w14:textId="77777777" w:rsidTr="00923D7D">
        <w:tc>
          <w:tcPr>
            <w:tcW w:w="4962" w:type="dxa"/>
          </w:tcPr>
          <w:p w14:paraId="3461BF5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4F6E5F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EE121C1" w14:textId="4FB0DA40" w:rsidR="00C61DC5" w:rsidRPr="009C54AE" w:rsidRDefault="006961E8" w:rsidP="00543F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69E89237" w14:textId="77777777" w:rsidTr="00923D7D">
        <w:tc>
          <w:tcPr>
            <w:tcW w:w="4962" w:type="dxa"/>
          </w:tcPr>
          <w:p w14:paraId="4BA2AB8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A9AC85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05505B" w14:textId="1262002D" w:rsidR="00C61DC5" w:rsidRPr="009C54AE" w:rsidRDefault="00920B01" w:rsidP="00543F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9C54AE" w14:paraId="6987EA7D" w14:textId="77777777" w:rsidTr="00923D7D">
        <w:tc>
          <w:tcPr>
            <w:tcW w:w="4962" w:type="dxa"/>
          </w:tcPr>
          <w:p w14:paraId="1A3E3C0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09259B2" w14:textId="62B0C4B3" w:rsidR="0085747A" w:rsidRPr="009C54AE" w:rsidRDefault="002B5F9B" w:rsidP="00543F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1442F5AD" w14:textId="77777777" w:rsidTr="00923D7D">
        <w:tc>
          <w:tcPr>
            <w:tcW w:w="4962" w:type="dxa"/>
          </w:tcPr>
          <w:p w14:paraId="1E3B9BA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FCFDC4A" w14:textId="66F7D503" w:rsidR="0085747A" w:rsidRPr="009D6D2A" w:rsidRDefault="003F1987" w:rsidP="00543F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D6D2A">
              <w:rPr>
                <w:rFonts w:ascii="Corbel" w:hAnsi="Corbel"/>
                <w:b/>
                <w:bCs/>
                <w:sz w:val="24"/>
                <w:szCs w:val="24"/>
              </w:rPr>
              <w:t>4</w:t>
            </w:r>
          </w:p>
        </w:tc>
      </w:tr>
    </w:tbl>
    <w:p w14:paraId="67D7ABD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7E72CB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AB66B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C91169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6702ED8" w14:textId="77777777" w:rsidTr="0071620A">
        <w:trPr>
          <w:trHeight w:val="397"/>
        </w:trPr>
        <w:tc>
          <w:tcPr>
            <w:tcW w:w="3544" w:type="dxa"/>
          </w:tcPr>
          <w:p w14:paraId="651D301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CBD9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4D70C20" w14:textId="77777777" w:rsidTr="0071620A">
        <w:trPr>
          <w:trHeight w:val="397"/>
        </w:trPr>
        <w:tc>
          <w:tcPr>
            <w:tcW w:w="3544" w:type="dxa"/>
          </w:tcPr>
          <w:p w14:paraId="58C2015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5BA3D8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8F92EA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7F561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215BA3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85747A" w:rsidRPr="009C54AE" w14:paraId="73AB811C" w14:textId="77777777" w:rsidTr="009D6D2A">
        <w:trPr>
          <w:trHeight w:val="397"/>
        </w:trPr>
        <w:tc>
          <w:tcPr>
            <w:tcW w:w="8959" w:type="dxa"/>
          </w:tcPr>
          <w:p w14:paraId="2694D8D9" w14:textId="77777777" w:rsidR="0085747A" w:rsidRPr="00573BC5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73BC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0C814E7" w14:textId="6BE559B5" w:rsidR="00920554" w:rsidRDefault="00920554" w:rsidP="003F19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05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9205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 Wysocki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205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2055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Efektywne zarządzanie projektami: tradycyjne, zwinne, ekstremalne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9205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Helion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205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Gliwice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205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2013.</w:t>
            </w:r>
          </w:p>
          <w:p w14:paraId="5FF8EC34" w14:textId="0D1CB13C" w:rsidR="003E7E14" w:rsidRDefault="00A47255" w:rsidP="003F19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72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A472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Wirkus</w:t>
            </w:r>
            <w:r w:rsidR="000055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0055B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Zarządzanie projektem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472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Polskie Wydawnictwa Ekonomiczne,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472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472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  <w:p w14:paraId="44B5328D" w14:textId="77777777" w:rsidR="00707155" w:rsidRDefault="003E7E14" w:rsidP="003F19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7E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Gontar, Z. Gontar, D. Sikora-Fernandez, </w:t>
            </w:r>
            <w:r w:rsidRPr="000055B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Strategiczne zarządzanie projektami transformacji inteligentnych miast</w:t>
            </w:r>
            <w:r w:rsidRPr="003E7E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Łódzkiego, Łódź 2018.</w:t>
            </w:r>
          </w:p>
          <w:p w14:paraId="6C78808F" w14:textId="77777777" w:rsidR="006E3DFB" w:rsidRDefault="006E3DFB" w:rsidP="003F19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3D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6E3D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Grucza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6E3D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4374C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Zarządzanie interesariuszami </w:t>
            </w:r>
            <w:proofErr w:type="gramStart"/>
            <w:r w:rsidRPr="004374C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projektu</w:t>
            </w:r>
            <w:r w:rsidR="004374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E3D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</w:t>
            </w:r>
            <w:proofErr w:type="gramEnd"/>
            <w:r w:rsidRPr="006E3D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Ekonomiczne, Warszawa 2019.</w:t>
            </w:r>
          </w:p>
          <w:p w14:paraId="7CDADF0A" w14:textId="40D19CB5" w:rsidR="009B47E8" w:rsidRPr="009C54AE" w:rsidRDefault="009B47E8" w:rsidP="003F19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Cabała (red.), </w:t>
            </w:r>
            <w:r w:rsidRPr="009B47E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 doskonalenia procesów zarządzania projektami w organizacji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9B47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B47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B47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2016.</w:t>
            </w:r>
          </w:p>
        </w:tc>
      </w:tr>
      <w:tr w:rsidR="0085747A" w:rsidRPr="009C54AE" w14:paraId="768E953B" w14:textId="77777777" w:rsidTr="009D6D2A">
        <w:trPr>
          <w:trHeight w:val="397"/>
        </w:trPr>
        <w:tc>
          <w:tcPr>
            <w:tcW w:w="8959" w:type="dxa"/>
          </w:tcPr>
          <w:p w14:paraId="15850064" w14:textId="06B569E5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6423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4755F4B" w14:textId="77777777" w:rsidR="00920554" w:rsidRDefault="00920554" w:rsidP="00920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96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Sońta-Drączkowska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6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46628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Zarządzanie projektami we wdrażaniu </w:t>
            </w:r>
            <w:proofErr w:type="gramStart"/>
            <w:r w:rsidRPr="0046628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innowacji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96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</w:t>
            </w:r>
            <w:proofErr w:type="gramEnd"/>
            <w:r w:rsidRPr="0096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Ekonomiczne, Warszawa 2018.</w:t>
            </w:r>
          </w:p>
          <w:p w14:paraId="7F8539C4" w14:textId="77777777" w:rsidR="003E7E14" w:rsidRPr="003E7E14" w:rsidRDefault="003E7E14" w:rsidP="003E7E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E7E14">
              <w:rPr>
                <w:rFonts w:ascii="Corbel" w:hAnsi="Corbel"/>
                <w:sz w:val="24"/>
                <w:szCs w:val="24"/>
              </w:rPr>
              <w:t xml:space="preserve">A. Korenik, </w:t>
            </w:r>
            <w:r w:rsidRPr="003E7E14">
              <w:rPr>
                <w:rFonts w:ascii="Corbel" w:hAnsi="Corbel"/>
                <w:i/>
                <w:iCs/>
                <w:sz w:val="24"/>
                <w:szCs w:val="24"/>
              </w:rPr>
              <w:t xml:space="preserve">Smart cities: inteligentne miasta w Europie i Azji, </w:t>
            </w:r>
            <w:r w:rsidRPr="003E7E14">
              <w:rPr>
                <w:rFonts w:ascii="Corbel" w:hAnsi="Corbel" w:cs="Arial"/>
                <w:color w:val="212121"/>
                <w:sz w:val="24"/>
                <w:szCs w:val="24"/>
                <w:shd w:val="clear" w:color="auto" w:fill="FFFFFF"/>
              </w:rPr>
              <w:t xml:space="preserve">CeDeWu, Warszawa 2019. </w:t>
            </w:r>
          </w:p>
          <w:p w14:paraId="3505FFBA" w14:textId="77777777" w:rsidR="003E7E14" w:rsidRPr="003E7E14" w:rsidRDefault="003E7E14" w:rsidP="003E7E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E7E14">
              <w:rPr>
                <w:rFonts w:ascii="Corbel" w:hAnsi="Corbel"/>
                <w:sz w:val="24"/>
                <w:szCs w:val="24"/>
              </w:rPr>
              <w:t xml:space="preserve">V. P. Mega, </w:t>
            </w:r>
            <w:r w:rsidRPr="003E7E14">
              <w:rPr>
                <w:rFonts w:ascii="Corbel" w:hAnsi="Corbel"/>
                <w:i/>
                <w:iCs/>
                <w:sz w:val="24"/>
                <w:szCs w:val="24"/>
              </w:rPr>
              <w:t xml:space="preserve">Sustainable cities for third millennium: the odyssey of urban excellence, </w:t>
            </w:r>
            <w:r w:rsidRPr="003E7E14">
              <w:rPr>
                <w:rFonts w:ascii="Corbel" w:hAnsi="Corbel"/>
                <w:sz w:val="24"/>
                <w:szCs w:val="24"/>
              </w:rPr>
              <w:t xml:space="preserve">Springer, New York 2010. </w:t>
            </w:r>
          </w:p>
          <w:p w14:paraId="2D5F0E80" w14:textId="1EA547BD" w:rsidR="003E7E14" w:rsidRDefault="003E7E14" w:rsidP="003E7E14">
            <w:pPr>
              <w:spacing w:after="0" w:line="240" w:lineRule="auto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3E7E14">
              <w:rPr>
                <w:rFonts w:ascii="Corbel" w:hAnsi="Corbel"/>
                <w:sz w:val="24"/>
                <w:szCs w:val="24"/>
              </w:rPr>
              <w:t xml:space="preserve">A. Augustyn, </w:t>
            </w:r>
            <w:r w:rsidRPr="003E7E14">
              <w:rPr>
                <w:rFonts w:ascii="Corbel" w:hAnsi="Corbel"/>
                <w:i/>
                <w:iCs/>
                <w:sz w:val="24"/>
                <w:szCs w:val="24"/>
              </w:rPr>
              <w:t xml:space="preserve">Zrównoważony rozwój miast w świetle idei smart city, </w:t>
            </w:r>
            <w:r w:rsidRPr="003E7E14">
              <w:rPr>
                <w:rFonts w:ascii="Corbel" w:hAnsi="Corbel"/>
                <w:sz w:val="24"/>
                <w:szCs w:val="24"/>
              </w:rPr>
              <w:t>Wydawnictwo Uniwersytetu w Białymstoku, Białystok 2020.</w:t>
            </w:r>
            <w:r w:rsidRPr="003E7E14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</w:p>
          <w:p w14:paraId="45BDE06C" w14:textId="591997A5" w:rsidR="0084210E" w:rsidRDefault="0084210E" w:rsidP="003E7E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210E">
              <w:rPr>
                <w:rFonts w:ascii="Corbel" w:hAnsi="Corbel"/>
                <w:sz w:val="24"/>
                <w:szCs w:val="24"/>
              </w:rPr>
              <w:t>S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84210E">
              <w:rPr>
                <w:rFonts w:ascii="Corbel" w:hAnsi="Corbel"/>
                <w:sz w:val="24"/>
                <w:szCs w:val="24"/>
              </w:rPr>
              <w:t xml:space="preserve"> Gasik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4210E">
              <w:rPr>
                <w:rFonts w:ascii="Corbel" w:hAnsi="Corbel"/>
                <w:i/>
                <w:iCs/>
                <w:sz w:val="24"/>
                <w:szCs w:val="24"/>
              </w:rPr>
              <w:t>Zarządzanie projektami sektora publicznego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84210E">
              <w:rPr>
                <w:rFonts w:ascii="Corbel" w:hAnsi="Corbel"/>
                <w:sz w:val="24"/>
                <w:szCs w:val="24"/>
              </w:rPr>
              <w:t xml:space="preserve"> Akademia Finansów i Biznesu Vistula,</w:t>
            </w:r>
            <w:r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Pr="0084210E">
              <w:rPr>
                <w:rFonts w:ascii="Corbel" w:hAnsi="Corbel"/>
                <w:sz w:val="24"/>
                <w:szCs w:val="24"/>
              </w:rPr>
              <w:t xml:space="preserve"> 2017.</w:t>
            </w:r>
          </w:p>
          <w:p w14:paraId="146EB7D1" w14:textId="398DBCDB" w:rsidR="00573BC5" w:rsidRPr="00920554" w:rsidRDefault="009F62E5" w:rsidP="0092055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62E5">
              <w:rPr>
                <w:rFonts w:ascii="Corbel" w:hAnsi="Corbel"/>
                <w:sz w:val="24"/>
                <w:szCs w:val="24"/>
              </w:rPr>
              <w:t>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9F62E5">
              <w:rPr>
                <w:rFonts w:ascii="Corbel" w:hAnsi="Corbel"/>
                <w:sz w:val="24"/>
                <w:szCs w:val="24"/>
              </w:rPr>
              <w:t xml:space="preserve"> Szołtysek, G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9F62E5">
              <w:rPr>
                <w:rFonts w:ascii="Corbel" w:hAnsi="Corbel"/>
                <w:sz w:val="24"/>
                <w:szCs w:val="24"/>
              </w:rPr>
              <w:t xml:space="preserve"> Trzpiot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9F62E5">
              <w:rPr>
                <w:rFonts w:ascii="Corbel" w:hAnsi="Corbel"/>
                <w:i/>
                <w:iCs/>
                <w:sz w:val="24"/>
                <w:szCs w:val="24"/>
              </w:rPr>
              <w:t xml:space="preserve">Miasta przyjazne </w:t>
            </w:r>
            <w:proofErr w:type="gramStart"/>
            <w:r w:rsidRPr="009F62E5">
              <w:rPr>
                <w:rFonts w:ascii="Corbel" w:hAnsi="Corbel"/>
                <w:i/>
                <w:iCs/>
                <w:sz w:val="24"/>
                <w:szCs w:val="24"/>
              </w:rPr>
              <w:t>seniorom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 w:rsidRPr="009F62E5">
              <w:rPr>
                <w:rFonts w:ascii="Corbel" w:hAnsi="Corbel"/>
                <w:sz w:val="24"/>
                <w:szCs w:val="24"/>
              </w:rPr>
              <w:t xml:space="preserve"> Wydawnictwo</w:t>
            </w:r>
            <w:proofErr w:type="gramEnd"/>
            <w:r w:rsidRPr="009F62E5">
              <w:rPr>
                <w:rFonts w:ascii="Corbel" w:hAnsi="Corbel"/>
                <w:sz w:val="24"/>
                <w:szCs w:val="24"/>
              </w:rPr>
              <w:t xml:space="preserve"> Uniwersytetu Ekonomicznego, Katowice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62E5">
              <w:rPr>
                <w:rFonts w:ascii="Corbel" w:hAnsi="Corbel"/>
                <w:sz w:val="24"/>
                <w:szCs w:val="24"/>
              </w:rPr>
              <w:t>2019.</w:t>
            </w:r>
          </w:p>
        </w:tc>
      </w:tr>
    </w:tbl>
    <w:p w14:paraId="56FFDD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D3665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6D4B3A" w14:textId="7853F1A0" w:rsidR="00230227" w:rsidRPr="00150821" w:rsidRDefault="0085747A" w:rsidP="0015082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230227" w:rsidRPr="0015082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7DA6E" w14:textId="77777777" w:rsidR="00DD68B8" w:rsidRDefault="00DD68B8" w:rsidP="00C16ABF">
      <w:pPr>
        <w:spacing w:after="0" w:line="240" w:lineRule="auto"/>
      </w:pPr>
      <w:r>
        <w:separator/>
      </w:r>
    </w:p>
  </w:endnote>
  <w:endnote w:type="continuationSeparator" w:id="0">
    <w:p w14:paraId="443EB96A" w14:textId="77777777" w:rsidR="00DD68B8" w:rsidRDefault="00DD68B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3C503" w14:textId="77777777" w:rsidR="00DD68B8" w:rsidRDefault="00DD68B8" w:rsidP="00C16ABF">
      <w:pPr>
        <w:spacing w:after="0" w:line="240" w:lineRule="auto"/>
      </w:pPr>
      <w:r>
        <w:separator/>
      </w:r>
    </w:p>
  </w:footnote>
  <w:footnote w:type="continuationSeparator" w:id="0">
    <w:p w14:paraId="7C820987" w14:textId="77777777" w:rsidR="00DD68B8" w:rsidRDefault="00DD68B8" w:rsidP="00C16ABF">
      <w:pPr>
        <w:spacing w:after="0" w:line="240" w:lineRule="auto"/>
      </w:pPr>
      <w:r>
        <w:continuationSeparator/>
      </w:r>
    </w:p>
  </w:footnote>
  <w:footnote w:id="1">
    <w:p w14:paraId="3919711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5F4A53"/>
    <w:multiLevelType w:val="hybridMultilevel"/>
    <w:tmpl w:val="2BD28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A0F92"/>
    <w:multiLevelType w:val="hybridMultilevel"/>
    <w:tmpl w:val="A754CFBE"/>
    <w:lvl w:ilvl="0" w:tplc="A60C84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8E34F0"/>
    <w:multiLevelType w:val="hybridMultilevel"/>
    <w:tmpl w:val="7B3E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584645">
    <w:abstractNumId w:val="0"/>
  </w:num>
  <w:num w:numId="2" w16cid:durableId="1979721024">
    <w:abstractNumId w:val="1"/>
  </w:num>
  <w:num w:numId="3" w16cid:durableId="1463306955">
    <w:abstractNumId w:val="3"/>
  </w:num>
  <w:num w:numId="4" w16cid:durableId="99198066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5B5"/>
    <w:rsid w:val="000077B4"/>
    <w:rsid w:val="00015B8F"/>
    <w:rsid w:val="00022ECE"/>
    <w:rsid w:val="00035917"/>
    <w:rsid w:val="00042A51"/>
    <w:rsid w:val="00042D2E"/>
    <w:rsid w:val="00044C82"/>
    <w:rsid w:val="00061589"/>
    <w:rsid w:val="00064230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4845"/>
    <w:rsid w:val="000B192D"/>
    <w:rsid w:val="000B28EE"/>
    <w:rsid w:val="000B3E37"/>
    <w:rsid w:val="000D01A7"/>
    <w:rsid w:val="000D04B0"/>
    <w:rsid w:val="000D0942"/>
    <w:rsid w:val="000F1C57"/>
    <w:rsid w:val="000F5615"/>
    <w:rsid w:val="001011AF"/>
    <w:rsid w:val="00107F8B"/>
    <w:rsid w:val="001228BE"/>
    <w:rsid w:val="00124BFF"/>
    <w:rsid w:val="0012560E"/>
    <w:rsid w:val="00126722"/>
    <w:rsid w:val="00127108"/>
    <w:rsid w:val="00134B13"/>
    <w:rsid w:val="00146BC0"/>
    <w:rsid w:val="00150821"/>
    <w:rsid w:val="00153C41"/>
    <w:rsid w:val="00154381"/>
    <w:rsid w:val="001640A7"/>
    <w:rsid w:val="00164FA7"/>
    <w:rsid w:val="00166A03"/>
    <w:rsid w:val="001710F8"/>
    <w:rsid w:val="001718A7"/>
    <w:rsid w:val="001737CF"/>
    <w:rsid w:val="00176083"/>
    <w:rsid w:val="00192F37"/>
    <w:rsid w:val="001A70D2"/>
    <w:rsid w:val="001B2D38"/>
    <w:rsid w:val="001D657B"/>
    <w:rsid w:val="001D7B54"/>
    <w:rsid w:val="001E0209"/>
    <w:rsid w:val="001F2047"/>
    <w:rsid w:val="001F2CA2"/>
    <w:rsid w:val="002144C0"/>
    <w:rsid w:val="0022477D"/>
    <w:rsid w:val="00225466"/>
    <w:rsid w:val="002278A9"/>
    <w:rsid w:val="00230227"/>
    <w:rsid w:val="00230FA2"/>
    <w:rsid w:val="002336F9"/>
    <w:rsid w:val="0023707A"/>
    <w:rsid w:val="00237EFD"/>
    <w:rsid w:val="0024028F"/>
    <w:rsid w:val="00244ABC"/>
    <w:rsid w:val="002732ED"/>
    <w:rsid w:val="00281FF2"/>
    <w:rsid w:val="002857DE"/>
    <w:rsid w:val="00291567"/>
    <w:rsid w:val="00296683"/>
    <w:rsid w:val="002A22BF"/>
    <w:rsid w:val="002A2389"/>
    <w:rsid w:val="002A671D"/>
    <w:rsid w:val="002B4D55"/>
    <w:rsid w:val="002B5EA0"/>
    <w:rsid w:val="002B5F9B"/>
    <w:rsid w:val="002B6119"/>
    <w:rsid w:val="002B674E"/>
    <w:rsid w:val="002C1F06"/>
    <w:rsid w:val="002D3375"/>
    <w:rsid w:val="002D73D4"/>
    <w:rsid w:val="002F02A3"/>
    <w:rsid w:val="002F4ABE"/>
    <w:rsid w:val="003018BA"/>
    <w:rsid w:val="0030216C"/>
    <w:rsid w:val="0030395F"/>
    <w:rsid w:val="00304942"/>
    <w:rsid w:val="00305C92"/>
    <w:rsid w:val="003151C5"/>
    <w:rsid w:val="0031757B"/>
    <w:rsid w:val="003343CF"/>
    <w:rsid w:val="003373C5"/>
    <w:rsid w:val="00343DF2"/>
    <w:rsid w:val="00346FE9"/>
    <w:rsid w:val="0034759A"/>
    <w:rsid w:val="003503F6"/>
    <w:rsid w:val="003530DD"/>
    <w:rsid w:val="00363F78"/>
    <w:rsid w:val="00390D0E"/>
    <w:rsid w:val="00394B49"/>
    <w:rsid w:val="003A0A5B"/>
    <w:rsid w:val="003A1176"/>
    <w:rsid w:val="003A52C9"/>
    <w:rsid w:val="003C0BAE"/>
    <w:rsid w:val="003C6DC8"/>
    <w:rsid w:val="003D18A9"/>
    <w:rsid w:val="003D6CE2"/>
    <w:rsid w:val="003E1941"/>
    <w:rsid w:val="003E2FE6"/>
    <w:rsid w:val="003E49D5"/>
    <w:rsid w:val="003E5D83"/>
    <w:rsid w:val="003E7E14"/>
    <w:rsid w:val="003F1987"/>
    <w:rsid w:val="003F205D"/>
    <w:rsid w:val="003F38C0"/>
    <w:rsid w:val="00402248"/>
    <w:rsid w:val="00414E3C"/>
    <w:rsid w:val="0042244A"/>
    <w:rsid w:val="0042745A"/>
    <w:rsid w:val="00431D5C"/>
    <w:rsid w:val="004362C6"/>
    <w:rsid w:val="004374CA"/>
    <w:rsid w:val="00437FA2"/>
    <w:rsid w:val="00445970"/>
    <w:rsid w:val="00457715"/>
    <w:rsid w:val="00461EFC"/>
    <w:rsid w:val="004652C2"/>
    <w:rsid w:val="00466289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0B9B"/>
    <w:rsid w:val="00534628"/>
    <w:rsid w:val="005363C4"/>
    <w:rsid w:val="0053656A"/>
    <w:rsid w:val="00536BDE"/>
    <w:rsid w:val="00543ACC"/>
    <w:rsid w:val="00543F3F"/>
    <w:rsid w:val="00545C4A"/>
    <w:rsid w:val="0055430A"/>
    <w:rsid w:val="00554E69"/>
    <w:rsid w:val="005552BD"/>
    <w:rsid w:val="00563037"/>
    <w:rsid w:val="0056696D"/>
    <w:rsid w:val="00571E46"/>
    <w:rsid w:val="00573BC5"/>
    <w:rsid w:val="00580064"/>
    <w:rsid w:val="0059484D"/>
    <w:rsid w:val="005A0855"/>
    <w:rsid w:val="005A133C"/>
    <w:rsid w:val="005A3196"/>
    <w:rsid w:val="005B55D5"/>
    <w:rsid w:val="005C0042"/>
    <w:rsid w:val="005C080F"/>
    <w:rsid w:val="005C3C2B"/>
    <w:rsid w:val="005C55E5"/>
    <w:rsid w:val="005C696A"/>
    <w:rsid w:val="005E0C04"/>
    <w:rsid w:val="005E6E85"/>
    <w:rsid w:val="005F31D2"/>
    <w:rsid w:val="006046D2"/>
    <w:rsid w:val="0061029B"/>
    <w:rsid w:val="00617230"/>
    <w:rsid w:val="00621CE1"/>
    <w:rsid w:val="00627FC9"/>
    <w:rsid w:val="006321E7"/>
    <w:rsid w:val="0063414F"/>
    <w:rsid w:val="006408A7"/>
    <w:rsid w:val="00647FA8"/>
    <w:rsid w:val="00650C5F"/>
    <w:rsid w:val="0065176C"/>
    <w:rsid w:val="00652234"/>
    <w:rsid w:val="00654934"/>
    <w:rsid w:val="006620D9"/>
    <w:rsid w:val="00671958"/>
    <w:rsid w:val="00675843"/>
    <w:rsid w:val="006846D7"/>
    <w:rsid w:val="006961E8"/>
    <w:rsid w:val="00696477"/>
    <w:rsid w:val="006A775B"/>
    <w:rsid w:val="006C40D4"/>
    <w:rsid w:val="006C44F9"/>
    <w:rsid w:val="006D050F"/>
    <w:rsid w:val="006D6139"/>
    <w:rsid w:val="006E1884"/>
    <w:rsid w:val="006E3DFB"/>
    <w:rsid w:val="006E5D65"/>
    <w:rsid w:val="006F0690"/>
    <w:rsid w:val="006F1282"/>
    <w:rsid w:val="006F1FBC"/>
    <w:rsid w:val="006F31E2"/>
    <w:rsid w:val="006F6F9C"/>
    <w:rsid w:val="007024B9"/>
    <w:rsid w:val="007036A5"/>
    <w:rsid w:val="00706544"/>
    <w:rsid w:val="00707155"/>
    <w:rsid w:val="007072BA"/>
    <w:rsid w:val="0071620A"/>
    <w:rsid w:val="00724677"/>
    <w:rsid w:val="00725459"/>
    <w:rsid w:val="00731393"/>
    <w:rsid w:val="007327BD"/>
    <w:rsid w:val="00734003"/>
    <w:rsid w:val="00734608"/>
    <w:rsid w:val="00745302"/>
    <w:rsid w:val="007461D6"/>
    <w:rsid w:val="00746EC8"/>
    <w:rsid w:val="00750911"/>
    <w:rsid w:val="00763BF1"/>
    <w:rsid w:val="00766FD4"/>
    <w:rsid w:val="0078168C"/>
    <w:rsid w:val="0078214C"/>
    <w:rsid w:val="00787BC7"/>
    <w:rsid w:val="00787C2A"/>
    <w:rsid w:val="00790490"/>
    <w:rsid w:val="00790E27"/>
    <w:rsid w:val="007A4022"/>
    <w:rsid w:val="007A6E6E"/>
    <w:rsid w:val="007C3299"/>
    <w:rsid w:val="007C3BCC"/>
    <w:rsid w:val="007C4026"/>
    <w:rsid w:val="007C4546"/>
    <w:rsid w:val="007D6E56"/>
    <w:rsid w:val="007F4155"/>
    <w:rsid w:val="0081554D"/>
    <w:rsid w:val="0081707E"/>
    <w:rsid w:val="0084210E"/>
    <w:rsid w:val="008449B3"/>
    <w:rsid w:val="008552A2"/>
    <w:rsid w:val="0085747A"/>
    <w:rsid w:val="00884922"/>
    <w:rsid w:val="00885F64"/>
    <w:rsid w:val="008917F9"/>
    <w:rsid w:val="008A45F7"/>
    <w:rsid w:val="008B1697"/>
    <w:rsid w:val="008C0CC0"/>
    <w:rsid w:val="008C19A9"/>
    <w:rsid w:val="008C379D"/>
    <w:rsid w:val="008C5147"/>
    <w:rsid w:val="008C5359"/>
    <w:rsid w:val="008C5363"/>
    <w:rsid w:val="008D3DFB"/>
    <w:rsid w:val="008D5D74"/>
    <w:rsid w:val="008E64F4"/>
    <w:rsid w:val="008F12C9"/>
    <w:rsid w:val="008F5781"/>
    <w:rsid w:val="008F6E29"/>
    <w:rsid w:val="00911EFC"/>
    <w:rsid w:val="00916188"/>
    <w:rsid w:val="00920554"/>
    <w:rsid w:val="00920B01"/>
    <w:rsid w:val="00923D7D"/>
    <w:rsid w:val="00935EC6"/>
    <w:rsid w:val="009508DF"/>
    <w:rsid w:val="00950DAC"/>
    <w:rsid w:val="00954A07"/>
    <w:rsid w:val="009656E1"/>
    <w:rsid w:val="009949C7"/>
    <w:rsid w:val="00997F14"/>
    <w:rsid w:val="009A78D9"/>
    <w:rsid w:val="009B2EA9"/>
    <w:rsid w:val="009B47E8"/>
    <w:rsid w:val="009C3E31"/>
    <w:rsid w:val="009C54AE"/>
    <w:rsid w:val="009C788E"/>
    <w:rsid w:val="009D3F3B"/>
    <w:rsid w:val="009D6D2A"/>
    <w:rsid w:val="009E0543"/>
    <w:rsid w:val="009E3B41"/>
    <w:rsid w:val="009F2679"/>
    <w:rsid w:val="009F3C5C"/>
    <w:rsid w:val="009F4610"/>
    <w:rsid w:val="009F62E5"/>
    <w:rsid w:val="00A00ECC"/>
    <w:rsid w:val="00A155EE"/>
    <w:rsid w:val="00A2245B"/>
    <w:rsid w:val="00A30110"/>
    <w:rsid w:val="00A36899"/>
    <w:rsid w:val="00A371F6"/>
    <w:rsid w:val="00A41602"/>
    <w:rsid w:val="00A43BF6"/>
    <w:rsid w:val="00A47255"/>
    <w:rsid w:val="00A53FA5"/>
    <w:rsid w:val="00A54817"/>
    <w:rsid w:val="00A56523"/>
    <w:rsid w:val="00A601C8"/>
    <w:rsid w:val="00A60799"/>
    <w:rsid w:val="00A713C2"/>
    <w:rsid w:val="00A825C0"/>
    <w:rsid w:val="00A84C85"/>
    <w:rsid w:val="00A97DE1"/>
    <w:rsid w:val="00AB053C"/>
    <w:rsid w:val="00AC1EBE"/>
    <w:rsid w:val="00AC2BF4"/>
    <w:rsid w:val="00AD1146"/>
    <w:rsid w:val="00AD27D3"/>
    <w:rsid w:val="00AD3872"/>
    <w:rsid w:val="00AD66D6"/>
    <w:rsid w:val="00AE1160"/>
    <w:rsid w:val="00AE203C"/>
    <w:rsid w:val="00AE2135"/>
    <w:rsid w:val="00AE2E74"/>
    <w:rsid w:val="00AE57EC"/>
    <w:rsid w:val="00AE5ED9"/>
    <w:rsid w:val="00AE5FCB"/>
    <w:rsid w:val="00AE7D63"/>
    <w:rsid w:val="00AF2C1E"/>
    <w:rsid w:val="00B06142"/>
    <w:rsid w:val="00B07ECF"/>
    <w:rsid w:val="00B135B1"/>
    <w:rsid w:val="00B15671"/>
    <w:rsid w:val="00B17BE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0F6B"/>
    <w:rsid w:val="00BB520A"/>
    <w:rsid w:val="00BC42F4"/>
    <w:rsid w:val="00BD25B2"/>
    <w:rsid w:val="00BD3869"/>
    <w:rsid w:val="00BD5CC3"/>
    <w:rsid w:val="00BD66E9"/>
    <w:rsid w:val="00BD6FF4"/>
    <w:rsid w:val="00BF2C41"/>
    <w:rsid w:val="00C058B4"/>
    <w:rsid w:val="00C05F44"/>
    <w:rsid w:val="00C131B5"/>
    <w:rsid w:val="00C15D59"/>
    <w:rsid w:val="00C16ABF"/>
    <w:rsid w:val="00C170AE"/>
    <w:rsid w:val="00C24624"/>
    <w:rsid w:val="00C26CB7"/>
    <w:rsid w:val="00C324C1"/>
    <w:rsid w:val="00C36992"/>
    <w:rsid w:val="00C53DF4"/>
    <w:rsid w:val="00C56036"/>
    <w:rsid w:val="00C61DC5"/>
    <w:rsid w:val="00C64D50"/>
    <w:rsid w:val="00C67E92"/>
    <w:rsid w:val="00C70A26"/>
    <w:rsid w:val="00C766DF"/>
    <w:rsid w:val="00C94B96"/>
    <w:rsid w:val="00C94B98"/>
    <w:rsid w:val="00CA2B96"/>
    <w:rsid w:val="00CA5089"/>
    <w:rsid w:val="00CA56E5"/>
    <w:rsid w:val="00CC01CD"/>
    <w:rsid w:val="00CD6897"/>
    <w:rsid w:val="00CE5BAC"/>
    <w:rsid w:val="00CF25BE"/>
    <w:rsid w:val="00CF78ED"/>
    <w:rsid w:val="00D02B25"/>
    <w:rsid w:val="00D02EBA"/>
    <w:rsid w:val="00D133AC"/>
    <w:rsid w:val="00D17C3C"/>
    <w:rsid w:val="00D26B2C"/>
    <w:rsid w:val="00D352C9"/>
    <w:rsid w:val="00D425B2"/>
    <w:rsid w:val="00D428D6"/>
    <w:rsid w:val="00D530BD"/>
    <w:rsid w:val="00D552B2"/>
    <w:rsid w:val="00D608D1"/>
    <w:rsid w:val="00D63653"/>
    <w:rsid w:val="00D74119"/>
    <w:rsid w:val="00D8075B"/>
    <w:rsid w:val="00D84F19"/>
    <w:rsid w:val="00D8678B"/>
    <w:rsid w:val="00D93C69"/>
    <w:rsid w:val="00DA2114"/>
    <w:rsid w:val="00DA4CE9"/>
    <w:rsid w:val="00DC0E46"/>
    <w:rsid w:val="00DD68B8"/>
    <w:rsid w:val="00DE09C0"/>
    <w:rsid w:val="00DE15D6"/>
    <w:rsid w:val="00DE4A14"/>
    <w:rsid w:val="00DE60EB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38EC"/>
    <w:rsid w:val="00E6557C"/>
    <w:rsid w:val="00E742AA"/>
    <w:rsid w:val="00E75497"/>
    <w:rsid w:val="00E77E88"/>
    <w:rsid w:val="00E8107D"/>
    <w:rsid w:val="00E960BB"/>
    <w:rsid w:val="00EA2074"/>
    <w:rsid w:val="00EA4832"/>
    <w:rsid w:val="00EA4E9D"/>
    <w:rsid w:val="00EA6620"/>
    <w:rsid w:val="00EC4899"/>
    <w:rsid w:val="00ED03AB"/>
    <w:rsid w:val="00ED32D2"/>
    <w:rsid w:val="00EE00E3"/>
    <w:rsid w:val="00EE32DE"/>
    <w:rsid w:val="00EE5457"/>
    <w:rsid w:val="00EE69DB"/>
    <w:rsid w:val="00EE7EFB"/>
    <w:rsid w:val="00F070AB"/>
    <w:rsid w:val="00F146DE"/>
    <w:rsid w:val="00F17567"/>
    <w:rsid w:val="00F27A7B"/>
    <w:rsid w:val="00F3035F"/>
    <w:rsid w:val="00F526AF"/>
    <w:rsid w:val="00F617C3"/>
    <w:rsid w:val="00F7066B"/>
    <w:rsid w:val="00F711D6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ED6"/>
    <w:rsid w:val="00FF5E7D"/>
    <w:rsid w:val="2D057E39"/>
    <w:rsid w:val="54CC04DC"/>
    <w:rsid w:val="6B9FC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77310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0E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7E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8F578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8F5781"/>
    <w:rPr>
      <w:rFonts w:eastAsia="Times New Roman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7EF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A4160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0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6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5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3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1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1BA1D-0A44-47B0-8A2C-2D87B9C13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70214D-097C-4DBD-A797-29742C7A96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C198C4-399F-408D-AA01-44B9A2F335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E5AFEC-8D7D-4203-8899-B34E882D0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1209</Words>
  <Characters>7255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8</cp:revision>
  <cp:lastPrinted>2021-08-16T12:58:00Z</cp:lastPrinted>
  <dcterms:created xsi:type="dcterms:W3CDTF">2022-06-03T08:58:00Z</dcterms:created>
  <dcterms:modified xsi:type="dcterms:W3CDTF">2025-07-01T10:18:00Z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